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4F7B5807" w:rsidR="002A2C92" w:rsidRPr="005054C6" w:rsidRDefault="002A2C92" w:rsidP="56352B60">
      <w:pPr>
        <w:pStyle w:val="Header"/>
        <w:tabs>
          <w:tab w:val="right" w:pos="9639"/>
        </w:tabs>
        <w:jc w:val="both"/>
        <w:rPr>
          <w:rFonts w:cs="Arial"/>
          <w:sz w:val="24"/>
          <w:szCs w:val="24"/>
        </w:rPr>
      </w:pPr>
      <w:r w:rsidRPr="56352B60">
        <w:rPr>
          <w:rFonts w:cs="Arial"/>
          <w:sz w:val="24"/>
          <w:szCs w:val="24"/>
          <w:lang w:eastAsia="zh-CN"/>
        </w:rPr>
        <w:t>3GPP TSG-RAN WG2 Meeting #13</w:t>
      </w:r>
      <w:r w:rsidR="00DA0FD9" w:rsidRPr="56352B60">
        <w:rPr>
          <w:rFonts w:cs="Arial"/>
          <w:sz w:val="24"/>
          <w:szCs w:val="24"/>
          <w:lang w:eastAsia="zh-CN"/>
        </w:rPr>
        <w:t>2</w:t>
      </w:r>
      <w:r>
        <w:tab/>
      </w:r>
      <w:r w:rsidRPr="56352B60">
        <w:rPr>
          <w:rFonts w:cs="Arial"/>
          <w:sz w:val="24"/>
          <w:szCs w:val="24"/>
        </w:rPr>
        <w:t>R2-</w:t>
      </w:r>
      <w:r w:rsidR="3A0FB9A0" w:rsidRPr="56352B60">
        <w:rPr>
          <w:rFonts w:cs="Arial"/>
          <w:sz w:val="24"/>
          <w:szCs w:val="24"/>
        </w:rPr>
        <w:t>2508335</w:t>
      </w:r>
    </w:p>
    <w:p w14:paraId="58558C97" w14:textId="08AC6FB2" w:rsidR="1B4A8F08" w:rsidRDefault="1B4A8F08" w:rsidP="56352B60">
      <w:pPr>
        <w:tabs>
          <w:tab w:val="left" w:pos="1800"/>
          <w:tab w:val="center" w:pos="4535"/>
          <w:tab w:val="right" w:pos="9638"/>
        </w:tabs>
        <w:spacing w:after="120"/>
        <w:ind w:left="1797" w:hanging="1797"/>
        <w:jc w:val="both"/>
        <w:rPr>
          <w:rFonts w:eastAsia="Arial" w:cs="Arial"/>
          <w:b/>
          <w:bCs/>
          <w:sz w:val="24"/>
          <w:szCs w:val="24"/>
          <w:lang w:val="en-US"/>
        </w:rPr>
      </w:pPr>
      <w:r w:rsidRPr="56352B60">
        <w:rPr>
          <w:rFonts w:eastAsia="Arial" w:cs="Arial"/>
          <w:b/>
          <w:bCs/>
          <w:sz w:val="24"/>
          <w:szCs w:val="24"/>
          <w:lang w:val="en-US"/>
        </w:rPr>
        <w:t>Dallas, USA, 17</w:t>
      </w:r>
      <w:r w:rsidRPr="56352B60">
        <w:rPr>
          <w:rFonts w:eastAsia="Arial" w:cs="Arial"/>
          <w:b/>
          <w:bCs/>
          <w:sz w:val="24"/>
          <w:szCs w:val="24"/>
          <w:vertAlign w:val="superscript"/>
          <w:lang w:val="en-US"/>
        </w:rPr>
        <w:t>th</w:t>
      </w:r>
      <w:r w:rsidRPr="56352B60">
        <w:rPr>
          <w:rFonts w:eastAsia="Arial" w:cs="Arial"/>
          <w:b/>
          <w:bCs/>
          <w:sz w:val="24"/>
          <w:szCs w:val="24"/>
          <w:lang w:val="en-US"/>
        </w:rPr>
        <w:t xml:space="preserve"> – 21</w:t>
      </w:r>
      <w:r w:rsidRPr="56352B60">
        <w:rPr>
          <w:rFonts w:eastAsia="Arial" w:cs="Arial"/>
          <w:b/>
          <w:bCs/>
          <w:sz w:val="24"/>
          <w:szCs w:val="24"/>
          <w:vertAlign w:val="superscript"/>
          <w:lang w:val="en-US"/>
        </w:rPr>
        <w:t>st</w:t>
      </w:r>
      <w:r w:rsidRPr="56352B60">
        <w:rPr>
          <w:rFonts w:eastAsia="Arial" w:cs="Arial"/>
          <w:b/>
          <w:bCs/>
          <w:sz w:val="24"/>
          <w:szCs w:val="24"/>
          <w:lang w:val="en-US"/>
        </w:rPr>
        <w:t xml:space="preserve"> November 2025</w:t>
      </w:r>
    </w:p>
    <w:p w14:paraId="15C88FC5" w14:textId="70613CD2" w:rsidR="56352B60" w:rsidRDefault="56352B60" w:rsidP="56352B60">
      <w:pPr>
        <w:tabs>
          <w:tab w:val="left" w:pos="1800"/>
          <w:tab w:val="center" w:pos="4536"/>
          <w:tab w:val="right" w:pos="9639"/>
        </w:tabs>
        <w:spacing w:after="120"/>
        <w:ind w:left="1797" w:hanging="1797"/>
        <w:rPr>
          <w:rFonts w:cs="Arial"/>
          <w:b/>
          <w:bCs/>
          <w:sz w:val="24"/>
          <w:szCs w:val="24"/>
        </w:rPr>
      </w:pPr>
    </w:p>
    <w:p w14:paraId="5977401F" w14:textId="77777777" w:rsidR="00945A08" w:rsidRPr="009777F6" w:rsidRDefault="00945A08" w:rsidP="00246389">
      <w:pPr>
        <w:pStyle w:val="BodyText"/>
        <w:rPr>
          <w:rFonts w:eastAsiaTheme="minorEastAsia"/>
          <w:noProof/>
          <w:lang w:eastAsia="zh-CN"/>
        </w:rPr>
      </w:pPr>
    </w:p>
    <w:p w14:paraId="061B5772" w14:textId="70FB09A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91784">
        <w:rPr>
          <w:rFonts w:cs="Arial"/>
          <w:b/>
          <w:bCs/>
          <w:sz w:val="24"/>
        </w:rPr>
        <w:t>10.3.3</w:t>
      </w:r>
      <w:r w:rsidR="00F71E49">
        <w:rPr>
          <w:rFonts w:cs="Arial"/>
          <w:b/>
          <w:bCs/>
          <w:sz w:val="24"/>
        </w:rPr>
        <w:t>.1</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66BB737E" w:rsidR="00136F38" w:rsidRPr="002D1665" w:rsidRDefault="6C802192" w:rsidP="3DAD1F53">
      <w:pPr>
        <w:tabs>
          <w:tab w:val="left" w:pos="2231"/>
        </w:tabs>
        <w:rPr>
          <w:rFonts w:cs="Arial"/>
          <w:b/>
          <w:bCs/>
          <w:sz w:val="24"/>
          <w:szCs w:val="24"/>
        </w:rPr>
      </w:pPr>
      <w:r w:rsidRPr="61114197">
        <w:rPr>
          <w:rFonts w:cs="Arial"/>
          <w:b/>
          <w:bCs/>
          <w:sz w:val="24"/>
          <w:szCs w:val="24"/>
        </w:rPr>
        <w:t>Title:</w:t>
      </w:r>
      <w:r w:rsidR="00457D0C">
        <w:t xml:space="preserve">                            </w:t>
      </w:r>
      <w:r w:rsidR="00457D0C" w:rsidRPr="61114197">
        <w:rPr>
          <w:rFonts w:cs="Arial"/>
          <w:b/>
          <w:bCs/>
          <w:sz w:val="24"/>
          <w:szCs w:val="24"/>
        </w:rPr>
        <w:t>6GR</w:t>
      </w:r>
      <w:r w:rsidR="00457D0C" w:rsidRPr="61114197">
        <w:rPr>
          <w:rFonts w:eastAsiaTheme="minorEastAsia" w:cs="Arial"/>
          <w:b/>
          <w:bCs/>
          <w:sz w:val="24"/>
          <w:szCs w:val="24"/>
        </w:rPr>
        <w:t xml:space="preserve"> </w:t>
      </w:r>
      <w:r w:rsidR="470F3B70" w:rsidRPr="61114197">
        <w:rPr>
          <w:rFonts w:eastAsiaTheme="minorEastAsia" w:cs="Arial"/>
          <w:b/>
          <w:bCs/>
          <w:sz w:val="24"/>
          <w:szCs w:val="24"/>
        </w:rPr>
        <w:t>Data transfer and AIML</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5AC49143" w14:textId="700CBFD5" w:rsidR="00E51798"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aspects </w:t>
      </w:r>
      <w:r w:rsidR="6D5BFA1F" w:rsidRPr="3DAD1F53">
        <w:rPr>
          <w:rFonts w:eastAsiaTheme="minorEastAsia" w:cs="Arial"/>
          <w:lang w:eastAsia="zh-CN"/>
        </w:rPr>
        <w:t xml:space="preserve">related to </w:t>
      </w:r>
      <w:r w:rsidR="00420725">
        <w:rPr>
          <w:rFonts w:eastAsiaTheme="minorEastAsia" w:cs="Arial"/>
          <w:lang w:eastAsia="zh-CN"/>
        </w:rPr>
        <w:t xml:space="preserve">data transfer and </w:t>
      </w:r>
      <w:r w:rsidR="00670F6C">
        <w:rPr>
          <w:rFonts w:eastAsiaTheme="minorEastAsia" w:cs="Arial"/>
          <w:lang w:eastAsia="zh-CN"/>
        </w:rPr>
        <w:t xml:space="preserve">the </w:t>
      </w:r>
      <w:r w:rsidR="00420725">
        <w:rPr>
          <w:rFonts w:eastAsiaTheme="minorEastAsia" w:cs="Arial"/>
          <w:lang w:eastAsia="zh-CN"/>
        </w:rPr>
        <w:t>AIML</w:t>
      </w:r>
      <w:r w:rsidR="00670F6C">
        <w:rPr>
          <w:rFonts w:eastAsiaTheme="minorEastAsia" w:cs="Arial"/>
          <w:lang w:eastAsia="zh-CN"/>
        </w:rPr>
        <w:t xml:space="preserve"> framework</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21EA55EB" w:rsidRPr="3DAD1F53">
        <w:rPr>
          <w:rFonts w:eastAsiaTheme="minorEastAsia" w:cs="Arial"/>
          <w:lang w:eastAsia="zh-CN"/>
        </w:rPr>
        <w:t>.</w:t>
      </w:r>
    </w:p>
    <w:p w14:paraId="183EB889" w14:textId="77777777" w:rsidR="002903FC" w:rsidRPr="00B257A3" w:rsidRDefault="002903FC" w:rsidP="3DAD1F53">
      <w:pPr>
        <w:spacing w:after="0" w:line="240" w:lineRule="exact"/>
        <w:rPr>
          <w:rFonts w:eastAsiaTheme="minorEastAsia" w:cs="Arial"/>
          <w:lang w:eastAsia="zh-CN"/>
        </w:rPr>
      </w:pPr>
    </w:p>
    <w:p w14:paraId="6DD43413" w14:textId="4C481503" w:rsidR="00595333" w:rsidRPr="00595333" w:rsidRDefault="00A719D1" w:rsidP="005549C5">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6F586B91" w14:textId="77777777" w:rsidR="00512DA0" w:rsidRDefault="00512DA0" w:rsidP="00512DA0">
      <w:pPr>
        <w:rPr>
          <w:rFonts w:eastAsia="SimSun"/>
        </w:rPr>
      </w:pPr>
    </w:p>
    <w:p w14:paraId="7FE7EB5D" w14:textId="1A68BD5C" w:rsidR="00635FA2" w:rsidRDefault="00635FA2" w:rsidP="00635FA2">
      <w:pPr>
        <w:pStyle w:val="Doc-text2"/>
        <w:pBdr>
          <w:top w:val="single" w:sz="4" w:space="1" w:color="auto"/>
          <w:left w:val="single" w:sz="4" w:space="4" w:color="auto"/>
          <w:bottom w:val="single" w:sz="4" w:space="1" w:color="auto"/>
          <w:right w:val="single" w:sz="4" w:space="4" w:color="auto"/>
        </w:pBdr>
        <w:ind w:left="363"/>
        <w:rPr>
          <w:b/>
          <w:bCs/>
          <w:lang w:val="en-GB"/>
        </w:rPr>
      </w:pPr>
      <w:r>
        <w:rPr>
          <w:b/>
          <w:bCs/>
        </w:rPr>
        <w:t>Agreements (RAN2 #131bis)</w:t>
      </w:r>
    </w:p>
    <w:p w14:paraId="7F3D4EFC"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 xml:space="preserve">1.  </w:t>
      </w:r>
      <w:r>
        <w:tab/>
        <w:t>Study the standardized data collection framework with these requirements as a baseline at least for AI/ML</w:t>
      </w:r>
    </w:p>
    <w:p w14:paraId="6E0C11A8"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The data collected is secured and data integrity and confidentiality for that data is ensured.</w:t>
      </w:r>
    </w:p>
    <w:p w14:paraId="600E3A76"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User data privacy, anonymity and user consent is respected.</w:t>
      </w:r>
    </w:p>
    <w:p w14:paraId="1CE5B861"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The MNO has full control of the standardized data collection transfer process and can manage data transfer to the server for UE side data collection, without the need of Service Level Agreement (SLA) for this purpose</w:t>
      </w:r>
    </w:p>
    <w:p w14:paraId="33DF3037"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 xml:space="preserve">This includes initiating, terminating, and fully managing data transfer. </w:t>
      </w:r>
    </w:p>
    <w:p w14:paraId="144972B1"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MNO has full visibility for standardized data.</w:t>
      </w:r>
    </w:p>
    <w:p w14:paraId="60C1B96E"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 xml:space="preserve">The design is future-proof and extendable. </w:t>
      </w:r>
    </w:p>
    <w:p w14:paraId="02F39598"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The UE data collection should minimize impact to the UE battery, UE processing and memory utilization.</w:t>
      </w:r>
    </w:p>
    <w:p w14:paraId="55BE9985" w14:textId="77777777" w:rsidR="00635FA2" w:rsidRDefault="00635FA2" w:rsidP="005549C5">
      <w:pPr>
        <w:pStyle w:val="Doc-text2"/>
        <w:numPr>
          <w:ilvl w:val="0"/>
          <w:numId w:val="10"/>
        </w:numPr>
        <w:pBdr>
          <w:top w:val="single" w:sz="4" w:space="1" w:color="auto"/>
          <w:left w:val="single" w:sz="4" w:space="4" w:color="auto"/>
          <w:bottom w:val="single" w:sz="4" w:space="1" w:color="auto"/>
          <w:right w:val="single" w:sz="4" w:space="4" w:color="auto"/>
        </w:pBdr>
        <w:tabs>
          <w:tab w:val="left" w:pos="1622"/>
        </w:tabs>
        <w:ind w:left="720"/>
      </w:pPr>
      <w:r>
        <w:t>UE data collection should minimize impact to user traffic transmission and power saving features</w:t>
      </w:r>
    </w:p>
    <w:p w14:paraId="0C147118"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ab/>
        <w:t xml:space="preserve">These requirements can apply to both UE and NW sided data collection.  FFS if some don’t apply to both.   </w:t>
      </w:r>
    </w:p>
    <w:p w14:paraId="07434DCF"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2.</w:t>
      </w:r>
      <w:r>
        <w:tab/>
        <w:t xml:space="preserve">Study further requirements of other non-AI/ML use cases/services and understand if we can have more common requirements across different use cases.   </w:t>
      </w:r>
    </w:p>
    <w:p w14:paraId="3C0CB87E"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3.</w:t>
      </w:r>
      <w:r>
        <w:tab/>
        <w:t xml:space="preserve">Study termination points (i.e. understand who </w:t>
      </w:r>
      <w:proofErr w:type="gramStart"/>
      <w:r>
        <w:t>are producers</w:t>
      </w:r>
      <w:proofErr w:type="gramEnd"/>
      <w:r>
        <w:t xml:space="preserve">,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w:t>
      </w:r>
      <w:proofErr w:type="spellStart"/>
      <w:r>
        <w:t>etc</w:t>
      </w:r>
      <w:proofErr w:type="spellEnd"/>
      <w:r>
        <w:t xml:space="preserve">) and protocol used for data transfer (e.g. IP vs. non-IP). </w:t>
      </w:r>
    </w:p>
    <w:p w14:paraId="49033F6B" w14:textId="617A8697" w:rsidR="00635FA2" w:rsidRDefault="00635FA2" w:rsidP="0E448755">
      <w:pPr>
        <w:pBdr>
          <w:top w:val="single" w:sz="4" w:space="1" w:color="000000"/>
          <w:left w:val="single" w:sz="4" w:space="4" w:color="000000"/>
          <w:bottom w:val="single" w:sz="4" w:space="1" w:color="000000"/>
          <w:right w:val="single" w:sz="4" w:space="4" w:color="000000"/>
        </w:pBdr>
        <w:rPr>
          <w:rFonts w:eastAsia="SimSun"/>
        </w:rPr>
      </w:pPr>
      <w:r>
        <w:t>4.</w:t>
      </w:r>
      <w:r>
        <w:tab/>
        <w:t xml:space="preserve">Study model transfer/delivery requirements/functions </w:t>
      </w:r>
    </w:p>
    <w:p w14:paraId="1939E255" w14:textId="346ECEC9" w:rsidR="02742532" w:rsidRPr="00032D34" w:rsidRDefault="02742532" w:rsidP="00032D34">
      <w:pPr>
        <w:pStyle w:val="Heading2"/>
        <w:spacing w:before="240"/>
        <w:rPr>
          <w:rFonts w:eastAsia="SimSun"/>
          <w:sz w:val="32"/>
          <w:szCs w:val="22"/>
        </w:rPr>
      </w:pPr>
      <w:r w:rsidRPr="00032D34">
        <w:rPr>
          <w:rFonts w:eastAsia="SimSun"/>
          <w:sz w:val="32"/>
          <w:szCs w:val="22"/>
        </w:rPr>
        <w:t>2.1 Data Transfer</w:t>
      </w:r>
    </w:p>
    <w:p w14:paraId="4468CF03" w14:textId="761F8D65" w:rsidR="00DA7820" w:rsidRPr="00BC2C34" w:rsidRDefault="6E94F58D" w:rsidP="002903FC">
      <w:pPr>
        <w:spacing w:before="240" w:line="276" w:lineRule="auto"/>
        <w:rPr>
          <w:rFonts w:eastAsia="SimSun"/>
          <w:lang w:val="en-US"/>
        </w:rPr>
      </w:pPr>
      <w:r w:rsidRPr="2E8E2C24">
        <w:rPr>
          <w:rFonts w:eastAsia="SimSun"/>
          <w:lang w:val="en-US"/>
        </w:rPr>
        <w:t>In RAN2 #131bis, i</w:t>
      </w:r>
      <w:r w:rsidR="15F5414B" w:rsidRPr="2E8E2C24">
        <w:rPr>
          <w:rFonts w:eastAsia="SimSun"/>
          <w:lang w:val="en-US"/>
        </w:rPr>
        <w:t>nitial discussions</w:t>
      </w:r>
      <w:r w:rsidR="09668883" w:rsidRPr="2E8E2C24">
        <w:rPr>
          <w:rFonts w:eastAsia="SimSun"/>
          <w:lang w:val="en-US"/>
        </w:rPr>
        <w:t xml:space="preserve"> on 6G – AIML and data transfer</w:t>
      </w:r>
      <w:r w:rsidR="15F5414B" w:rsidRPr="2E8E2C24">
        <w:rPr>
          <w:rFonts w:eastAsia="SimSun"/>
          <w:lang w:val="en-US"/>
        </w:rPr>
        <w:t xml:space="preserve"> have been kicked off</w:t>
      </w:r>
      <w:r w:rsidR="09668883" w:rsidRPr="2E8E2C24">
        <w:rPr>
          <w:rFonts w:eastAsia="SimSun"/>
          <w:lang w:val="en-US"/>
        </w:rPr>
        <w:t>. As many contr</w:t>
      </w:r>
      <w:r w:rsidR="5F6A5D2B" w:rsidRPr="2E8E2C24">
        <w:rPr>
          <w:rFonts w:eastAsia="SimSun"/>
          <w:lang w:val="en-US"/>
        </w:rPr>
        <w:t xml:space="preserve">ibutions indicated a </w:t>
      </w:r>
      <w:r w:rsidR="481B02AB" w:rsidRPr="2E8E2C24">
        <w:rPr>
          <w:rFonts w:eastAsia="SimSun"/>
          <w:lang w:val="en-US"/>
        </w:rPr>
        <w:t>desire</w:t>
      </w:r>
      <w:r w:rsidR="5F6A5D2B" w:rsidRPr="2E8E2C24">
        <w:rPr>
          <w:rFonts w:eastAsia="SimSun"/>
          <w:lang w:val="en-US"/>
        </w:rPr>
        <w:t xml:space="preserve"> </w:t>
      </w:r>
      <w:r w:rsidR="18813093" w:rsidRPr="2E8E2C24">
        <w:rPr>
          <w:rFonts w:eastAsia="SimSun"/>
          <w:lang w:val="en-US"/>
        </w:rPr>
        <w:t xml:space="preserve">for a unified data framework </w:t>
      </w:r>
      <w:r w:rsidR="39FBE46A" w:rsidRPr="2E8E2C24">
        <w:rPr>
          <w:rFonts w:eastAsia="SimSun"/>
          <w:lang w:val="en-US"/>
        </w:rPr>
        <w:t xml:space="preserve">for </w:t>
      </w:r>
      <w:r w:rsidR="18813093" w:rsidRPr="2E8E2C24">
        <w:rPr>
          <w:rFonts w:eastAsia="SimSun"/>
          <w:lang w:val="en-US"/>
        </w:rPr>
        <w:t xml:space="preserve">use cases </w:t>
      </w:r>
      <w:r w:rsidR="005E4B63">
        <w:rPr>
          <w:rFonts w:eastAsia="SimSun"/>
          <w:lang w:val="en-US"/>
        </w:rPr>
        <w:t>a</w:t>
      </w:r>
      <w:r w:rsidR="18813093" w:rsidRPr="2E8E2C24">
        <w:rPr>
          <w:rFonts w:eastAsia="SimSun"/>
          <w:lang w:val="en-US"/>
        </w:rPr>
        <w:t>nd services</w:t>
      </w:r>
      <w:r w:rsidR="005E4B63">
        <w:rPr>
          <w:rFonts w:eastAsia="SimSun"/>
          <w:lang w:val="en-US"/>
        </w:rPr>
        <w:t xml:space="preserve"> such as </w:t>
      </w:r>
      <w:r w:rsidR="005E4B63" w:rsidRPr="2E8E2C24">
        <w:rPr>
          <w:rFonts w:eastAsia="SimSun"/>
          <w:lang w:val="en-US"/>
        </w:rPr>
        <w:t xml:space="preserve">AI/ML, sensing, </w:t>
      </w:r>
      <w:r w:rsidR="005E4B63" w:rsidRPr="2E8E2C24">
        <w:rPr>
          <w:rFonts w:eastAsia="SimSun"/>
          <w:lang w:val="en-US" w:eastAsia="zh-CN"/>
        </w:rPr>
        <w:t>SON/</w:t>
      </w:r>
      <w:r w:rsidR="005E4B63" w:rsidRPr="2E8E2C24">
        <w:rPr>
          <w:rFonts w:eastAsia="SimSun"/>
          <w:lang w:val="en-US"/>
        </w:rPr>
        <w:t xml:space="preserve">MDT, </w:t>
      </w:r>
      <w:proofErr w:type="spellStart"/>
      <w:r w:rsidR="005E4B63" w:rsidRPr="2E8E2C24">
        <w:rPr>
          <w:rFonts w:eastAsia="SimSun"/>
          <w:lang w:val="en-US"/>
        </w:rPr>
        <w:t>QoE</w:t>
      </w:r>
      <w:proofErr w:type="spellEnd"/>
      <w:r w:rsidR="005E4B63">
        <w:rPr>
          <w:rFonts w:eastAsia="SimSun"/>
          <w:lang w:val="en-US"/>
        </w:rPr>
        <w:t>;</w:t>
      </w:r>
      <w:r w:rsidR="18813093" w:rsidRPr="2E8E2C24">
        <w:rPr>
          <w:rFonts w:eastAsia="SimSun"/>
          <w:lang w:val="en-US"/>
        </w:rPr>
        <w:t xml:space="preserve"> </w:t>
      </w:r>
      <w:r w:rsidR="29F2CE0E" w:rsidRPr="2E8E2C24">
        <w:rPr>
          <w:rFonts w:eastAsia="SimSun"/>
          <w:lang w:val="en-US"/>
        </w:rPr>
        <w:t xml:space="preserve">it has been agreed to </w:t>
      </w:r>
      <w:r w:rsidR="3C2F77A0" w:rsidRPr="2E8E2C24">
        <w:rPr>
          <w:rFonts w:eastAsia="SimSun"/>
          <w:lang w:val="en-US"/>
        </w:rPr>
        <w:t xml:space="preserve">first </w:t>
      </w:r>
      <w:r w:rsidR="29F2CE0E" w:rsidRPr="2E8E2C24">
        <w:rPr>
          <w:rFonts w:eastAsia="SimSun"/>
          <w:lang w:val="en-US"/>
        </w:rPr>
        <w:t xml:space="preserve">study and </w:t>
      </w:r>
      <w:r w:rsidR="1FC85846" w:rsidRPr="2E8E2C24">
        <w:rPr>
          <w:rFonts w:eastAsia="SimSun"/>
          <w:lang w:val="en-US"/>
        </w:rPr>
        <w:t>analyze</w:t>
      </w:r>
      <w:r w:rsidR="29F2CE0E" w:rsidRPr="2E8E2C24">
        <w:rPr>
          <w:rFonts w:eastAsia="SimSun"/>
          <w:lang w:val="en-US"/>
        </w:rPr>
        <w:t xml:space="preserve"> the requirements of these </w:t>
      </w:r>
      <w:r w:rsidR="6F30BDE2" w:rsidRPr="2E8E2C24">
        <w:rPr>
          <w:rFonts w:eastAsia="SimSun"/>
          <w:lang w:val="en-US"/>
        </w:rPr>
        <w:t>applications</w:t>
      </w:r>
      <w:r w:rsidR="29F2CE0E" w:rsidRPr="2E8E2C24">
        <w:rPr>
          <w:rFonts w:eastAsia="SimSun"/>
          <w:lang w:val="en-US"/>
        </w:rPr>
        <w:t xml:space="preserve"> and their respective type of data.</w:t>
      </w:r>
      <w:r w:rsidR="39FBE46A" w:rsidRPr="2E8E2C24">
        <w:rPr>
          <w:rFonts w:eastAsia="SimSun"/>
          <w:lang w:val="en-US"/>
        </w:rPr>
        <w:t xml:space="preserve"> </w:t>
      </w:r>
      <w:r w:rsidR="501DF686" w:rsidRPr="2E8E2C24">
        <w:rPr>
          <w:rFonts w:eastAsia="SimSun"/>
          <w:lang w:val="en-US"/>
        </w:rPr>
        <w:t>T</w:t>
      </w:r>
      <w:r w:rsidR="51C3986F" w:rsidRPr="2E8E2C24">
        <w:rPr>
          <w:rFonts w:eastAsia="SimSun"/>
          <w:lang w:val="en-US"/>
        </w:rPr>
        <w:t xml:space="preserve">he following considerations should be </w:t>
      </w:r>
      <w:proofErr w:type="gramStart"/>
      <w:r w:rsidR="51C3986F" w:rsidRPr="2E8E2C24">
        <w:rPr>
          <w:rFonts w:eastAsia="SimSun"/>
          <w:lang w:val="en-US"/>
        </w:rPr>
        <w:t>taken into account</w:t>
      </w:r>
      <w:proofErr w:type="gramEnd"/>
      <w:r w:rsidR="51C3986F" w:rsidRPr="2E8E2C24">
        <w:rPr>
          <w:rFonts w:eastAsia="SimSun"/>
          <w:lang w:val="en-US"/>
        </w:rPr>
        <w:t xml:space="preserve"> with respect to such </w:t>
      </w:r>
      <w:r w:rsidR="722FA6ED" w:rsidRPr="2E8E2C24">
        <w:rPr>
          <w:rFonts w:eastAsia="SimSun"/>
          <w:lang w:val="en-US"/>
        </w:rPr>
        <w:t xml:space="preserve">a </w:t>
      </w:r>
      <w:r w:rsidR="51C3986F" w:rsidRPr="2E8E2C24">
        <w:rPr>
          <w:rFonts w:eastAsia="SimSun"/>
          <w:lang w:val="en-US"/>
        </w:rPr>
        <w:t>diverse type of data:</w:t>
      </w:r>
    </w:p>
    <w:p w14:paraId="4B14B1B2" w14:textId="57DF8230" w:rsidR="00355729" w:rsidRDefault="00FD4F1E" w:rsidP="005549C5">
      <w:pPr>
        <w:pStyle w:val="ListParagraph"/>
        <w:numPr>
          <w:ilvl w:val="0"/>
          <w:numId w:val="9"/>
        </w:numPr>
        <w:rPr>
          <w:rFonts w:eastAsia="SimSun"/>
          <w:lang w:val="sv-SE"/>
        </w:rPr>
      </w:pPr>
      <w:r>
        <w:rPr>
          <w:rFonts w:eastAsia="SimSun"/>
          <w:lang w:val="sv-SE"/>
        </w:rPr>
        <w:t>Applicable use cases</w:t>
      </w:r>
    </w:p>
    <w:p w14:paraId="69FA0C27" w14:textId="7C40C440" w:rsidR="00FD4F1E" w:rsidRDefault="00FD4F1E" w:rsidP="005549C5">
      <w:pPr>
        <w:pStyle w:val="ListParagraph"/>
        <w:numPr>
          <w:ilvl w:val="0"/>
          <w:numId w:val="9"/>
        </w:numPr>
        <w:rPr>
          <w:rFonts w:eastAsia="SimSun"/>
          <w:lang w:val="sv-SE"/>
        </w:rPr>
      </w:pPr>
      <w:r>
        <w:rPr>
          <w:rFonts w:eastAsia="SimSun"/>
          <w:lang w:val="sv-SE"/>
        </w:rPr>
        <w:t>Type of data</w:t>
      </w:r>
    </w:p>
    <w:p w14:paraId="69DA80FC" w14:textId="580D57A9" w:rsidR="00FD4F1E" w:rsidRDefault="00FD4F1E" w:rsidP="005549C5">
      <w:pPr>
        <w:pStyle w:val="ListParagraph"/>
        <w:numPr>
          <w:ilvl w:val="0"/>
          <w:numId w:val="9"/>
        </w:numPr>
        <w:rPr>
          <w:rFonts w:eastAsia="SimSun"/>
          <w:lang w:val="sv-SE"/>
        </w:rPr>
      </w:pPr>
      <w:r>
        <w:rPr>
          <w:rFonts w:eastAsia="SimSun"/>
          <w:lang w:val="sv-SE"/>
        </w:rPr>
        <w:t>End points</w:t>
      </w:r>
      <w:r w:rsidR="007A52ED">
        <w:rPr>
          <w:rFonts w:eastAsia="SimSun"/>
          <w:lang w:val="sv-SE"/>
        </w:rPr>
        <w:t xml:space="preserve"> for data</w:t>
      </w:r>
    </w:p>
    <w:p w14:paraId="2C7BA7E2" w14:textId="16D0037B" w:rsidR="00FD4F1E" w:rsidRDefault="00FD4F1E" w:rsidP="005549C5">
      <w:pPr>
        <w:pStyle w:val="ListParagraph"/>
        <w:numPr>
          <w:ilvl w:val="0"/>
          <w:numId w:val="9"/>
        </w:numPr>
        <w:rPr>
          <w:rFonts w:eastAsia="SimSun"/>
          <w:lang w:val="sv-SE"/>
        </w:rPr>
      </w:pPr>
      <w:r>
        <w:rPr>
          <w:rFonts w:eastAsia="SimSun"/>
          <w:lang w:val="sv-SE"/>
        </w:rPr>
        <w:t>Data size</w:t>
      </w:r>
    </w:p>
    <w:p w14:paraId="4EC0B701" w14:textId="5807104C" w:rsidR="00FD4F1E" w:rsidRDefault="00FD4F1E" w:rsidP="005549C5">
      <w:pPr>
        <w:pStyle w:val="ListParagraph"/>
        <w:numPr>
          <w:ilvl w:val="0"/>
          <w:numId w:val="9"/>
        </w:numPr>
        <w:rPr>
          <w:rFonts w:eastAsia="SimSun"/>
          <w:lang w:val="sv-SE"/>
        </w:rPr>
      </w:pPr>
      <w:r>
        <w:rPr>
          <w:rFonts w:eastAsia="SimSun"/>
          <w:lang w:val="sv-SE"/>
        </w:rPr>
        <w:t>Frequency of data reporting</w:t>
      </w:r>
    </w:p>
    <w:p w14:paraId="506CC56A" w14:textId="31376861" w:rsidR="00FD4F1E" w:rsidRPr="00BC2C34" w:rsidRDefault="00FD4F1E" w:rsidP="005549C5">
      <w:pPr>
        <w:pStyle w:val="ListParagraph"/>
        <w:numPr>
          <w:ilvl w:val="0"/>
          <w:numId w:val="9"/>
        </w:numPr>
        <w:rPr>
          <w:rFonts w:eastAsia="SimSun"/>
          <w:lang w:val="en-US"/>
        </w:rPr>
      </w:pPr>
      <w:r w:rsidRPr="00BC2C34">
        <w:rPr>
          <w:rFonts w:eastAsia="SimSun"/>
          <w:lang w:val="en-US"/>
        </w:rPr>
        <w:lastRenderedPageBreak/>
        <w:t>QoS requirements (latency, priority, etc.)</w:t>
      </w:r>
    </w:p>
    <w:p w14:paraId="257C984A" w14:textId="04C5114F" w:rsidR="00FD4F1E" w:rsidRDefault="00FD4F1E" w:rsidP="005549C5">
      <w:pPr>
        <w:pStyle w:val="ListParagraph"/>
        <w:numPr>
          <w:ilvl w:val="0"/>
          <w:numId w:val="9"/>
        </w:numPr>
        <w:rPr>
          <w:rFonts w:eastAsia="SimSun"/>
          <w:lang w:val="sv-SE"/>
        </w:rPr>
      </w:pPr>
      <w:r>
        <w:rPr>
          <w:rFonts w:eastAsia="SimSun"/>
          <w:lang w:val="sv-SE"/>
        </w:rPr>
        <w:t>Protocol used for data transfer</w:t>
      </w:r>
    </w:p>
    <w:p w14:paraId="4F102BA4" w14:textId="77777777" w:rsidR="00381B3F" w:rsidRPr="00631599" w:rsidRDefault="00381B3F" w:rsidP="00381B3F">
      <w:pPr>
        <w:spacing w:before="240" w:line="276" w:lineRule="auto"/>
        <w:rPr>
          <w:rFonts w:eastAsia="SimSun"/>
          <w:lang w:val="en-US" w:eastAsia="zh-CN"/>
        </w:rPr>
      </w:pPr>
      <w:r w:rsidRPr="650C462C">
        <w:rPr>
          <w:rFonts w:eastAsia="SimSun"/>
          <w:lang w:val="en-US" w:eastAsia="zh-CN"/>
        </w:rPr>
        <w:t>In legacy systems, the UE can be configured by the network to report measurement results and related information for various purposes, as summarized in the table (Table 1) below.</w:t>
      </w:r>
    </w:p>
    <w:p w14:paraId="3A6700A7" w14:textId="77777777" w:rsidR="00381B3F" w:rsidRDefault="00381B3F" w:rsidP="00381B3F">
      <w:pPr>
        <w:spacing w:line="276" w:lineRule="auto"/>
        <w:jc w:val="both"/>
        <w:rPr>
          <w:rFonts w:eastAsia="SimSun"/>
          <w:lang w:val="en-US" w:eastAsia="zh-CN"/>
        </w:rPr>
      </w:pPr>
      <w:r w:rsidRPr="650C462C">
        <w:rPr>
          <w:rFonts w:eastAsia="SimSun"/>
          <w:lang w:val="en-US" w:eastAsia="zh-CN"/>
        </w:rPr>
        <w:t>First, we would like to clarify that the collection and transfer of data discussed here focuses on data with low priority compared to legacy control information, such as L1/L3 measurement reports. Unlike legacy reporting of measurements, these data types do not demand</w:t>
      </w:r>
      <w:r w:rsidRPr="650C462C">
        <w:rPr>
          <w:rFonts w:eastAsia="SimSun"/>
          <w:b/>
          <w:bCs/>
          <w:lang w:val="en-US" w:eastAsia="zh-CN"/>
        </w:rPr>
        <w:t xml:space="preserve"> </w:t>
      </w:r>
      <w:r w:rsidRPr="650C462C">
        <w:rPr>
          <w:rFonts w:eastAsia="SimSun"/>
          <w:lang w:val="en-US" w:eastAsia="zh-CN"/>
        </w:rPr>
        <w:t xml:space="preserve">stringent latency requirements. The L1/L3 measurement reports — which do require low latency — are typically transferred via UCI/RRC, as in legacy systems. This approach is straightforward and well-established. For features that require data with a different level of urgency and priority than legacy data, such as data with non-stringent latency requirements for AIML, </w:t>
      </w:r>
      <w:proofErr w:type="spellStart"/>
      <w:r w:rsidRPr="650C462C">
        <w:rPr>
          <w:rFonts w:eastAsia="SimSun"/>
          <w:lang w:val="en-US" w:eastAsia="zh-CN"/>
        </w:rPr>
        <w:t>QoE</w:t>
      </w:r>
      <w:proofErr w:type="spellEnd"/>
      <w:r w:rsidRPr="650C462C">
        <w:rPr>
          <w:rFonts w:eastAsia="SimSun"/>
          <w:lang w:val="en-US" w:eastAsia="zh-CN"/>
        </w:rPr>
        <w:t xml:space="preserve"> monitoring, MDT, and SON — separate data collection and transfer frameworks were adopted during the 5G discussions, as each feature was addressed independently. These frameworks are summarized in the table below. However, this fragmented approach has resulted in non-unified UE handling, complicating implementation and maintenance.</w:t>
      </w:r>
    </w:p>
    <w:p w14:paraId="1C90EAD9" w14:textId="77777777" w:rsidR="00381B3F" w:rsidRPr="00DE7E5B" w:rsidRDefault="00381B3F" w:rsidP="00381B3F">
      <w:pPr>
        <w:spacing w:line="276" w:lineRule="auto"/>
        <w:jc w:val="center"/>
        <w:rPr>
          <w:rFonts w:eastAsia="SimSun"/>
          <w:b/>
          <w:bCs/>
          <w:lang w:val="en-US" w:eastAsia="zh-CN"/>
        </w:rPr>
      </w:pPr>
      <w:r w:rsidRPr="650C462C">
        <w:rPr>
          <w:rFonts w:eastAsia="SimSun"/>
          <w:b/>
          <w:bCs/>
          <w:lang w:val="en-US" w:eastAsia="zh-CN"/>
        </w:rPr>
        <w:t>Table 1: Legacy UE reports and corresponding framework</w:t>
      </w:r>
    </w:p>
    <w:tbl>
      <w:tblPr>
        <w:tblStyle w:val="TableGrid1"/>
        <w:tblW w:w="9855" w:type="dxa"/>
        <w:jc w:val="center"/>
        <w:tblLook w:val="0420" w:firstRow="1" w:lastRow="0" w:firstColumn="0" w:lastColumn="0" w:noHBand="0" w:noVBand="1"/>
      </w:tblPr>
      <w:tblGrid>
        <w:gridCol w:w="2445"/>
        <w:gridCol w:w="4229"/>
        <w:gridCol w:w="3181"/>
      </w:tblGrid>
      <w:tr w:rsidR="00381B3F" w:rsidRPr="00FC02B6" w14:paraId="50E6DF9F" w14:textId="77777777" w:rsidTr="00D22A62">
        <w:trPr>
          <w:trHeight w:val="300"/>
          <w:jc w:val="center"/>
        </w:trPr>
        <w:tc>
          <w:tcPr>
            <w:tcW w:w="2445" w:type="dxa"/>
            <w:hideMark/>
          </w:tcPr>
          <w:p w14:paraId="7E8E5B0C" w14:textId="77777777" w:rsidR="00381B3F" w:rsidRPr="000225CC" w:rsidRDefault="00381B3F" w:rsidP="00D22A62">
            <w:pPr>
              <w:overflowPunct/>
              <w:autoSpaceDE/>
              <w:autoSpaceDN/>
              <w:adjustRightInd/>
              <w:spacing w:after="0"/>
              <w:textAlignment w:val="auto"/>
              <w:rPr>
                <w:rFonts w:eastAsia="SimSun" w:cs="Arial"/>
                <w:b/>
                <w:bCs/>
                <w:lang w:val="en-US" w:eastAsia="zh-CN"/>
              </w:rPr>
            </w:pPr>
            <w:r w:rsidRPr="00E33B99">
              <w:rPr>
                <w:rFonts w:eastAsia="SimSun" w:cs="Arial"/>
                <w:b/>
                <w:bCs/>
                <w:kern w:val="24"/>
                <w:lang w:val="en-US" w:eastAsia="zh-CN"/>
              </w:rPr>
              <w:t>Report type</w:t>
            </w:r>
          </w:p>
        </w:tc>
        <w:tc>
          <w:tcPr>
            <w:tcW w:w="4229" w:type="dxa"/>
            <w:hideMark/>
          </w:tcPr>
          <w:p w14:paraId="3647E1DB" w14:textId="77777777" w:rsidR="00381B3F" w:rsidRPr="000225CC" w:rsidRDefault="00381B3F" w:rsidP="00D22A62">
            <w:pPr>
              <w:spacing w:after="0"/>
              <w:rPr>
                <w:rFonts w:eastAsia="SimSun" w:cs="Arial"/>
                <w:lang w:val="en-US" w:eastAsia="zh-CN"/>
              </w:rPr>
            </w:pPr>
            <w:r w:rsidRPr="00E33B99">
              <w:rPr>
                <w:rFonts w:eastAsia="SimSun" w:cs="Arial"/>
                <w:b/>
                <w:bCs/>
                <w:kern w:val="24"/>
                <w:lang w:val="en-US" w:eastAsia="zh-CN"/>
              </w:rPr>
              <w:t>Signaling Framework</w:t>
            </w:r>
          </w:p>
        </w:tc>
        <w:tc>
          <w:tcPr>
            <w:tcW w:w="3181" w:type="dxa"/>
          </w:tcPr>
          <w:p w14:paraId="7EB06A31" w14:textId="77777777" w:rsidR="00381B3F" w:rsidRPr="00E33B99" w:rsidRDefault="00381B3F" w:rsidP="00D22A62">
            <w:pPr>
              <w:overflowPunct/>
              <w:autoSpaceDE/>
              <w:autoSpaceDN/>
              <w:adjustRightInd/>
              <w:spacing w:after="0"/>
              <w:textAlignment w:val="auto"/>
              <w:rPr>
                <w:rFonts w:eastAsia="SimSun" w:cs="Arial"/>
                <w:b/>
                <w:bCs/>
                <w:kern w:val="24"/>
                <w:lang w:val="en-US" w:eastAsia="zh-CN"/>
              </w:rPr>
            </w:pPr>
            <w:r w:rsidRPr="00E33B99">
              <w:rPr>
                <w:rFonts w:eastAsia="SimSun" w:cs="Arial"/>
                <w:b/>
                <w:bCs/>
                <w:kern w:val="24"/>
                <w:lang w:val="en-US" w:eastAsia="zh-CN"/>
              </w:rPr>
              <w:t>Latency requirement</w:t>
            </w:r>
          </w:p>
        </w:tc>
      </w:tr>
      <w:tr w:rsidR="00381B3F" w:rsidRPr="00FC02B6" w14:paraId="5EDA6998" w14:textId="77777777" w:rsidTr="00D22A62">
        <w:trPr>
          <w:trHeight w:val="300"/>
          <w:jc w:val="center"/>
        </w:trPr>
        <w:tc>
          <w:tcPr>
            <w:tcW w:w="2445" w:type="dxa"/>
            <w:hideMark/>
          </w:tcPr>
          <w:p w14:paraId="441DC07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L1 measurement report</w:t>
            </w:r>
          </w:p>
        </w:tc>
        <w:tc>
          <w:tcPr>
            <w:tcW w:w="4229" w:type="dxa"/>
            <w:hideMark/>
          </w:tcPr>
          <w:p w14:paraId="446E3A33"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CSI report via UCI</w:t>
            </w:r>
          </w:p>
        </w:tc>
        <w:tc>
          <w:tcPr>
            <w:tcW w:w="3181" w:type="dxa"/>
          </w:tcPr>
          <w:p w14:paraId="53BB989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39E0237B" w14:textId="77777777" w:rsidTr="00D22A62">
        <w:trPr>
          <w:trHeight w:val="300"/>
          <w:jc w:val="center"/>
        </w:trPr>
        <w:tc>
          <w:tcPr>
            <w:tcW w:w="2445" w:type="dxa"/>
            <w:hideMark/>
          </w:tcPr>
          <w:p w14:paraId="7C11CCA6"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L3 measurement report</w:t>
            </w:r>
          </w:p>
        </w:tc>
        <w:tc>
          <w:tcPr>
            <w:tcW w:w="4229" w:type="dxa"/>
            <w:hideMark/>
          </w:tcPr>
          <w:p w14:paraId="51E4F3BD"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5767882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76A47A86" w14:textId="77777777" w:rsidTr="00D22A62">
        <w:trPr>
          <w:trHeight w:val="300"/>
          <w:jc w:val="center"/>
        </w:trPr>
        <w:tc>
          <w:tcPr>
            <w:tcW w:w="2445" w:type="dxa"/>
            <w:hideMark/>
          </w:tcPr>
          <w:p w14:paraId="66BDE632"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QoE</w:t>
            </w:r>
            <w:proofErr w:type="spellEnd"/>
          </w:p>
        </w:tc>
        <w:tc>
          <w:tcPr>
            <w:tcW w:w="4229" w:type="dxa"/>
            <w:hideMark/>
          </w:tcPr>
          <w:p w14:paraId="1E34F511"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RRC </w:t>
            </w:r>
            <w:proofErr w:type="spellStart"/>
            <w:r w:rsidRPr="00FC02B6">
              <w:rPr>
                <w:rFonts w:eastAsia="SimSun" w:cs="Arial"/>
                <w:color w:val="000000" w:themeColor="dark1"/>
                <w:kern w:val="24"/>
                <w:lang w:val="en-US" w:eastAsia="zh-CN"/>
              </w:rPr>
              <w:t>MeasurementReportAppLayer</w:t>
            </w:r>
            <w:proofErr w:type="spellEnd"/>
            <w:r w:rsidRPr="00FC02B6">
              <w:rPr>
                <w:rFonts w:eastAsia="SimSun" w:cs="Arial"/>
                <w:color w:val="000000" w:themeColor="dark1"/>
                <w:kern w:val="24"/>
                <w:lang w:val="en-US" w:eastAsia="zh-CN"/>
              </w:rPr>
              <w:t xml:space="preserve"> via SRB4/SRB5</w:t>
            </w:r>
          </w:p>
          <w:p w14:paraId="70AA4C0A"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Can be paused by NW</w:t>
            </w:r>
          </w:p>
        </w:tc>
        <w:tc>
          <w:tcPr>
            <w:tcW w:w="3181" w:type="dxa"/>
          </w:tcPr>
          <w:p w14:paraId="503404A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29DEA2B4" w14:textId="77777777" w:rsidTr="00D22A62">
        <w:trPr>
          <w:trHeight w:val="300"/>
          <w:jc w:val="center"/>
        </w:trPr>
        <w:tc>
          <w:tcPr>
            <w:tcW w:w="2445" w:type="dxa"/>
            <w:hideMark/>
          </w:tcPr>
          <w:p w14:paraId="1EFD556D"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ImmediateMDT</w:t>
            </w:r>
            <w:proofErr w:type="spellEnd"/>
          </w:p>
        </w:tc>
        <w:tc>
          <w:tcPr>
            <w:tcW w:w="4229" w:type="dxa"/>
            <w:hideMark/>
          </w:tcPr>
          <w:p w14:paraId="77C2FC0E"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0E4C8D8A"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6F8BB3A3" w14:textId="77777777" w:rsidTr="00D22A62">
        <w:trPr>
          <w:trHeight w:val="300"/>
          <w:jc w:val="center"/>
        </w:trPr>
        <w:tc>
          <w:tcPr>
            <w:tcW w:w="2445" w:type="dxa"/>
            <w:hideMark/>
          </w:tcPr>
          <w:p w14:paraId="5D149660"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LoggedMDT</w:t>
            </w:r>
            <w:proofErr w:type="spellEnd"/>
          </w:p>
        </w:tc>
        <w:tc>
          <w:tcPr>
            <w:tcW w:w="4229" w:type="dxa"/>
            <w:hideMark/>
          </w:tcPr>
          <w:p w14:paraId="79D9C9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315F6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MDT report available indication,</w:t>
            </w:r>
          </w:p>
          <w:p w14:paraId="6CA027E8"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5727E152"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SRB2</w:t>
            </w:r>
          </w:p>
        </w:tc>
        <w:tc>
          <w:tcPr>
            <w:tcW w:w="3181" w:type="dxa"/>
          </w:tcPr>
          <w:p w14:paraId="2FFBF250"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7603BCAF" w14:textId="77777777" w:rsidTr="00D22A62">
        <w:trPr>
          <w:trHeight w:val="300"/>
          <w:jc w:val="center"/>
        </w:trPr>
        <w:tc>
          <w:tcPr>
            <w:tcW w:w="2445" w:type="dxa"/>
            <w:hideMark/>
          </w:tcPr>
          <w:p w14:paraId="5D77667B"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w:t>
            </w:r>
          </w:p>
        </w:tc>
        <w:tc>
          <w:tcPr>
            <w:tcW w:w="4229" w:type="dxa"/>
            <w:hideMark/>
          </w:tcPr>
          <w:p w14:paraId="48A356A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D40E418"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 report available indication,</w:t>
            </w:r>
          </w:p>
          <w:p w14:paraId="7D7B3DDD"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7C013C9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w:t>
            </w:r>
            <w:r w:rsidRPr="00BC2C34">
              <w:rPr>
                <w:rFonts w:eastAsia="SimSun" w:cs="Arial" w:hint="eastAsia"/>
                <w:color w:val="000000" w:themeColor="dark1"/>
                <w:kern w:val="24"/>
                <w:lang w:val="sv-SE" w:eastAsia="zh-CN"/>
              </w:rPr>
              <w:t>1</w:t>
            </w:r>
          </w:p>
        </w:tc>
        <w:tc>
          <w:tcPr>
            <w:tcW w:w="3181" w:type="dxa"/>
          </w:tcPr>
          <w:p w14:paraId="567F8AF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3445AC8E" w14:textId="77777777" w:rsidTr="00D22A62">
        <w:trPr>
          <w:trHeight w:val="300"/>
          <w:jc w:val="center"/>
        </w:trPr>
        <w:tc>
          <w:tcPr>
            <w:tcW w:w="2445" w:type="dxa"/>
            <w:hideMark/>
          </w:tcPr>
          <w:p w14:paraId="086A8F4C" w14:textId="77777777" w:rsidR="00381B3F" w:rsidRPr="00FC02B6" w:rsidRDefault="00381B3F" w:rsidP="00D22A62">
            <w:pPr>
              <w:overflowPunct/>
              <w:autoSpaceDE/>
              <w:autoSpaceDN/>
              <w:adjustRightInd/>
              <w:spacing w:after="0"/>
              <w:textAlignment w:val="auto"/>
              <w:rPr>
                <w:rFonts w:eastAsia="SimSun" w:cs="Arial"/>
                <w:lang w:val="en-US" w:eastAsia="zh-CN"/>
              </w:rPr>
            </w:pPr>
            <w:r>
              <w:rPr>
                <w:rFonts w:eastAsia="SimSun" w:cs="Arial" w:hint="eastAsia"/>
                <w:color w:val="000000" w:themeColor="dark1"/>
                <w:kern w:val="24"/>
                <w:lang w:val="en-US" w:eastAsia="zh-CN"/>
              </w:rPr>
              <w:t>NW side data collection (AIML)</w:t>
            </w:r>
          </w:p>
        </w:tc>
        <w:tc>
          <w:tcPr>
            <w:tcW w:w="4229" w:type="dxa"/>
            <w:hideMark/>
          </w:tcPr>
          <w:p w14:paraId="7B0804B0"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7DA8C8F9"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Data available indication,</w:t>
            </w:r>
          </w:p>
          <w:p w14:paraId="4F32EE2B"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6FE7CF3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SRB6</w:t>
            </w:r>
          </w:p>
        </w:tc>
        <w:tc>
          <w:tcPr>
            <w:tcW w:w="3181" w:type="dxa"/>
          </w:tcPr>
          <w:p w14:paraId="2B0685BF"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bl>
    <w:p w14:paraId="6FF997F4" w14:textId="77777777" w:rsidR="00381B3F" w:rsidRDefault="00381B3F" w:rsidP="00381B3F">
      <w:pPr>
        <w:spacing w:line="276" w:lineRule="auto"/>
        <w:jc w:val="both"/>
        <w:rPr>
          <w:rFonts w:eastAsia="SimSun"/>
          <w:lang w:eastAsia="zh-CN"/>
        </w:rPr>
      </w:pPr>
    </w:p>
    <w:p w14:paraId="62E4715C" w14:textId="6E920369" w:rsidR="0040468C" w:rsidRPr="0040468C" w:rsidRDefault="0040468C" w:rsidP="0040468C">
      <w:pPr>
        <w:spacing w:after="0"/>
        <w:rPr>
          <w:rFonts w:eastAsia="SimSun"/>
          <w:b/>
          <w:bCs/>
        </w:rPr>
      </w:pPr>
      <w:bookmarkStart w:id="4" w:name="_Hlk209518121"/>
      <w:r w:rsidRPr="0040468C">
        <w:rPr>
          <w:rFonts w:eastAsia="SimSun"/>
          <w:b/>
          <w:bCs/>
        </w:rPr>
        <w:t xml:space="preserve">Observation </w:t>
      </w:r>
      <w:r w:rsidR="00BE31E5">
        <w:rPr>
          <w:rFonts w:eastAsia="SimSun"/>
          <w:b/>
          <w:bCs/>
        </w:rPr>
        <w:t>1</w:t>
      </w:r>
      <w:r w:rsidRPr="0040468C">
        <w:rPr>
          <w:rFonts w:eastAsia="SimSun"/>
          <w:b/>
          <w:bCs/>
        </w:rPr>
        <w:t xml:space="preserve">: The purpose of data collection </w:t>
      </w:r>
      <w:r w:rsidRPr="3DAD1F53">
        <w:rPr>
          <w:rFonts w:eastAsia="SimSun"/>
          <w:b/>
          <w:bCs/>
        </w:rPr>
        <w:t xml:space="preserve">(e.g., MDT, </w:t>
      </w:r>
      <w:proofErr w:type="spellStart"/>
      <w:r w:rsidRPr="3DAD1F53">
        <w:rPr>
          <w:rFonts w:eastAsia="SimSun"/>
          <w:b/>
          <w:bCs/>
        </w:rPr>
        <w:t>QoE</w:t>
      </w:r>
      <w:proofErr w:type="spellEnd"/>
      <w:r w:rsidRPr="3DAD1F53">
        <w:rPr>
          <w:rFonts w:eastAsia="SimSun"/>
          <w:b/>
          <w:bCs/>
        </w:rPr>
        <w:t xml:space="preserve">, SON, AIML) </w:t>
      </w:r>
      <w:r w:rsidRPr="0040468C">
        <w:rPr>
          <w:rFonts w:eastAsia="SimSun"/>
          <w:b/>
          <w:bCs/>
        </w:rPr>
        <w:t>and, consequently, the corresponding requirements for data transfer differ from those of traditional radio-related control or user plane data.</w:t>
      </w:r>
    </w:p>
    <w:p w14:paraId="5EA0AEE1" w14:textId="77777777" w:rsidR="0040468C" w:rsidRDefault="0040468C" w:rsidP="00381B3F">
      <w:pPr>
        <w:spacing w:after="0"/>
        <w:rPr>
          <w:rFonts w:eastAsia="SimSun"/>
        </w:rPr>
      </w:pPr>
    </w:p>
    <w:p w14:paraId="405977F9" w14:textId="453D5342" w:rsidR="00BC661D" w:rsidRDefault="00BC661D" w:rsidP="00BC661D">
      <w:pPr>
        <w:spacing w:before="240" w:line="276" w:lineRule="auto"/>
        <w:jc w:val="both"/>
        <w:rPr>
          <w:rFonts w:eastAsia="SimSun"/>
        </w:rPr>
      </w:pPr>
      <w:r w:rsidRPr="0E448755">
        <w:rPr>
          <w:rFonts w:eastAsia="SimSun"/>
          <w:lang w:eastAsia="zh-CN"/>
        </w:rPr>
        <w:t xml:space="preserve">Overall, the data collection/transfer design can consider two cases </w:t>
      </w:r>
      <w:r w:rsidR="00CC1F75">
        <w:rPr>
          <w:rFonts w:eastAsia="SimSun"/>
          <w:lang w:eastAsia="zh-CN"/>
        </w:rPr>
        <w:t>corresponding to</w:t>
      </w:r>
      <w:r w:rsidRPr="0E448755">
        <w:rPr>
          <w:rFonts w:eastAsia="SimSun"/>
          <w:lang w:eastAsia="zh-CN"/>
        </w:rPr>
        <w:t xml:space="preserve"> different data consumers. As shown in Figure </w:t>
      </w:r>
      <w:r w:rsidR="51FE0972" w:rsidRPr="0E448755">
        <w:rPr>
          <w:rFonts w:eastAsia="SimSun"/>
          <w:lang w:eastAsia="zh-CN"/>
        </w:rPr>
        <w:t>1</w:t>
      </w:r>
      <w:r w:rsidRPr="0E448755">
        <w:rPr>
          <w:rFonts w:eastAsia="SimSun"/>
          <w:lang w:eastAsia="zh-CN"/>
        </w:rPr>
        <w:t>,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communication. Whereas in Case-II, some other network entities in CN/OAM, e.g., sensing server, UE server, etc, may collect and process the data with or without awareness of RAN.</w:t>
      </w:r>
      <w:r w:rsidRPr="0E448755">
        <w:rPr>
          <w:rFonts w:eastAsia="SimSun"/>
        </w:rPr>
        <w:t xml:space="preserve"> Certain data transfer requirements can be driven by each of these data </w:t>
      </w:r>
      <w:r w:rsidR="005415BC">
        <w:rPr>
          <w:rFonts w:eastAsia="SimSun"/>
        </w:rPr>
        <w:t>types</w:t>
      </w:r>
      <w:r w:rsidRPr="0E448755">
        <w:rPr>
          <w:rFonts w:eastAsia="SimSun"/>
        </w:rPr>
        <w:t xml:space="preserve"> individually (e.g., AI/ML, MDT, QoE, sensing, etc.); for example, a low latency requirement for sensing-related data and a non-real-time latency requirement for AI/ML training-related data. At the same time, it is necessary to </w:t>
      </w:r>
      <w:proofErr w:type="gramStart"/>
      <w:r w:rsidRPr="0E448755">
        <w:rPr>
          <w:rFonts w:eastAsia="SimSun"/>
        </w:rPr>
        <w:t>take into account</w:t>
      </w:r>
      <w:proofErr w:type="gramEnd"/>
      <w:r w:rsidRPr="0E448755">
        <w:rPr>
          <w:rFonts w:eastAsia="SimSun"/>
        </w:rPr>
        <w:t xml:space="preserve"> the data transmission path and the data management entity (responsible for storing and managing the data) for these various types of data. Consequently, an overall consistent and unified framework</w:t>
      </w:r>
      <w:r w:rsidR="00E440B2">
        <w:rPr>
          <w:rFonts w:eastAsia="SimSun"/>
        </w:rPr>
        <w:t>, if feasible,</w:t>
      </w:r>
      <w:r w:rsidRPr="0E448755">
        <w:rPr>
          <w:rFonts w:eastAsia="SimSun"/>
        </w:rPr>
        <w:t xml:space="preserve"> must be designed in 6G for the management of the data collection-related processes and the data itself.</w:t>
      </w:r>
    </w:p>
    <w:p w14:paraId="435C5928" w14:textId="77777777" w:rsidR="00BC661D" w:rsidRDefault="00BC661D" w:rsidP="00BC661D">
      <w:pPr>
        <w:keepNext/>
        <w:spacing w:line="276" w:lineRule="auto"/>
        <w:jc w:val="center"/>
      </w:pPr>
      <w:r>
        <w:object w:dxaOrig="7765" w:dyaOrig="4598" w14:anchorId="1109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55.75pt" o:ole="">
            <v:imagedata r:id="rId11" o:title=""/>
          </v:shape>
          <o:OLEObject Type="Embed" ProgID="Visio.Drawing.15" ShapeID="_x0000_i1025" DrawAspect="Content" ObjectID="_1824012679" r:id="rId12"/>
        </w:object>
      </w:r>
    </w:p>
    <w:p w14:paraId="48D53B3B" w14:textId="31142795" w:rsidR="00BC661D" w:rsidRDefault="00BC661D" w:rsidP="00BC661D">
      <w:pPr>
        <w:pStyle w:val="Caption"/>
        <w:jc w:val="center"/>
        <w:rPr>
          <w:rFonts w:eastAsia="SimSun"/>
        </w:rPr>
      </w:pPr>
      <w:r>
        <w:t xml:space="preserve">Figure </w:t>
      </w:r>
      <w:r w:rsidR="0094D049">
        <w:t>1</w:t>
      </w:r>
      <w:r>
        <w:t>: Cases for the transfer of various types of data</w:t>
      </w:r>
    </w:p>
    <w:p w14:paraId="5EF3A765" w14:textId="77777777" w:rsidR="00BC661D" w:rsidRPr="00E516B8" w:rsidRDefault="00BC661D" w:rsidP="00381B3F">
      <w:pPr>
        <w:spacing w:after="0"/>
        <w:rPr>
          <w:rFonts w:eastAsia="SimSun"/>
        </w:rPr>
      </w:pPr>
    </w:p>
    <w:bookmarkEnd w:id="4"/>
    <w:p w14:paraId="2D496E84" w14:textId="20E63BF5" w:rsidR="00381B3F" w:rsidRPr="00DE7E5B" w:rsidRDefault="00381B3F" w:rsidP="00381B3F">
      <w:pPr>
        <w:spacing w:before="240" w:line="276" w:lineRule="auto"/>
        <w:jc w:val="both"/>
        <w:rPr>
          <w:rFonts w:eastAsia="SimSun"/>
          <w:lang w:val="en-US" w:eastAsia="zh-CN"/>
        </w:rPr>
      </w:pPr>
      <w:r w:rsidRPr="650C462C">
        <w:rPr>
          <w:rFonts w:eastAsia="SimSun"/>
          <w:lang w:val="en-US" w:eastAsia="zh-CN"/>
        </w:rPr>
        <w:t xml:space="preserve">In addition, legacy data collection/transfer design relies significantly on the control plane, often resulting in inefficiencies. </w:t>
      </w:r>
      <w:r w:rsidRPr="650C462C">
        <w:rPr>
          <w:rFonts w:eastAsia="SimSun"/>
        </w:rPr>
        <w:t xml:space="preserve"> For example, in 5G-A Release 19, several alternatives were brought up for data collection for the purpose of training AI/ML models. For network-side models, the data collection/transfer is mainly performed using the existing RRC </w:t>
      </w:r>
      <w:proofErr w:type="spellStart"/>
      <w:r w:rsidRPr="650C462C">
        <w:rPr>
          <w:rFonts w:eastAsia="SimSun"/>
        </w:rPr>
        <w:t>signaling</w:t>
      </w:r>
      <w:proofErr w:type="spellEnd"/>
      <w:r w:rsidRPr="650C462C">
        <w:rPr>
          <w:rFonts w:eastAsia="SimSun"/>
        </w:rPr>
        <w:t xml:space="preserve"> framework. Whereas, for UE-side models, RAN2 </w:t>
      </w:r>
      <w:r w:rsidRPr="650C462C">
        <w:rPr>
          <w:rFonts w:eastAsia="SimSun"/>
          <w:lang w:val="en-US" w:eastAsia="zh-CN"/>
        </w:rPr>
        <w:t xml:space="preserve">has </w:t>
      </w:r>
      <w:r w:rsidRPr="650C462C">
        <w:rPr>
          <w:rFonts w:eastAsia="SimSun"/>
        </w:rPr>
        <w:t xml:space="preserve">not </w:t>
      </w:r>
      <w:r w:rsidRPr="650C462C">
        <w:rPr>
          <w:rFonts w:eastAsia="SimSun"/>
          <w:lang w:val="en-US" w:eastAsia="zh-CN"/>
        </w:rPr>
        <w:t xml:space="preserve">made </w:t>
      </w:r>
      <w:r w:rsidRPr="650C462C">
        <w:rPr>
          <w:rFonts w:eastAsia="SimSun"/>
        </w:rPr>
        <w:t xml:space="preserve">significant progress, and a potential solution via user plane transfer is under study in SA2. We would like to emphasize that although the RRC-based data transfer for network-side model demands less specification impact, the </w:t>
      </w:r>
      <w:r w:rsidRPr="650C462C">
        <w:rPr>
          <w:rFonts w:eastAsia="SimSun"/>
          <w:lang w:val="en-US" w:eastAsia="zh-CN"/>
        </w:rPr>
        <w:t xml:space="preserve">current </w:t>
      </w:r>
      <w:r w:rsidRPr="650C462C">
        <w:rPr>
          <w:rFonts w:eastAsia="SimSun"/>
        </w:rPr>
        <w:t xml:space="preserve">design is inefficient for such AI/ML-related data transfer. </w:t>
      </w:r>
      <w:proofErr w:type="gramStart"/>
      <w:r w:rsidRPr="650C462C">
        <w:rPr>
          <w:rFonts w:eastAsia="SimSun"/>
        </w:rPr>
        <w:t>In particular, considering</w:t>
      </w:r>
      <w:proofErr w:type="gramEnd"/>
      <w:r w:rsidRPr="650C462C">
        <w:rPr>
          <w:rFonts w:eastAsia="SimSun"/>
        </w:rPr>
        <w:t xml:space="preserve"> the legacy </w:t>
      </w:r>
      <w:proofErr w:type="spellStart"/>
      <w:r w:rsidRPr="650C462C">
        <w:rPr>
          <w:rFonts w:eastAsia="SimSun"/>
        </w:rPr>
        <w:t>InformationRequest</w:t>
      </w:r>
      <w:proofErr w:type="spellEnd"/>
      <w:r w:rsidRPr="650C462C">
        <w:rPr>
          <w:rFonts w:eastAsia="SimSun"/>
        </w:rPr>
        <w:t xml:space="preserve"> and </w:t>
      </w:r>
      <w:proofErr w:type="spellStart"/>
      <w:r w:rsidRPr="650C462C">
        <w:rPr>
          <w:rFonts w:eastAsia="SimSun"/>
        </w:rPr>
        <w:t>InformationResponse</w:t>
      </w:r>
      <w:proofErr w:type="spellEnd"/>
      <w:r w:rsidRPr="650C462C">
        <w:rPr>
          <w:rFonts w:eastAsia="SimSun"/>
        </w:rPr>
        <w:t xml:space="preserve"> framework, in which every transfer is triggered in response to an individual request message and is restricted by the size limitation of the </w:t>
      </w:r>
      <w:proofErr w:type="spellStart"/>
      <w:r w:rsidRPr="650C462C">
        <w:rPr>
          <w:rFonts w:eastAsia="SimSun"/>
        </w:rPr>
        <w:t>InformationResponse</w:t>
      </w:r>
      <w:proofErr w:type="spellEnd"/>
      <w:r w:rsidRPr="650C462C">
        <w:rPr>
          <w:rFonts w:eastAsia="SimSun"/>
        </w:rPr>
        <w:t xml:space="preserve"> message. The general data transfer framework for AI/ML should be extended, considering the requirement of large data volume to be logged and transferred with respect to different use cases and inference configurations.</w:t>
      </w:r>
    </w:p>
    <w:p w14:paraId="752177CB" w14:textId="7FFB8A9A" w:rsidR="00381B3F" w:rsidRPr="00E516B8" w:rsidRDefault="00381B3F" w:rsidP="00381B3F">
      <w:pPr>
        <w:spacing w:after="0"/>
        <w:rPr>
          <w:rFonts w:eastAsia="SimSun"/>
        </w:rPr>
      </w:pPr>
      <w:r w:rsidRPr="650C462C">
        <w:rPr>
          <w:rFonts w:eastAsia="SimSun"/>
          <w:b/>
          <w:bCs/>
          <w:lang w:eastAsia="zh-CN"/>
        </w:rPr>
        <w:t xml:space="preserve">Observation </w:t>
      </w:r>
      <w:r w:rsidR="00EA24AB">
        <w:rPr>
          <w:rFonts w:eastAsia="SimSun"/>
          <w:b/>
          <w:bCs/>
          <w:lang w:eastAsia="zh-CN"/>
        </w:rPr>
        <w:t>2</w:t>
      </w:r>
      <w:r w:rsidRPr="650C462C">
        <w:rPr>
          <w:rFonts w:eastAsia="SimSun"/>
          <w:b/>
          <w:bCs/>
          <w:lang w:eastAsia="zh-CN"/>
        </w:rPr>
        <w:t xml:space="preserve">: </w:t>
      </w:r>
      <w:r w:rsidRPr="650C462C">
        <w:rPr>
          <w:rFonts w:eastAsia="SimSun"/>
          <w:b/>
          <w:bCs/>
        </w:rPr>
        <w:t>The legacy data collection/transfer via control plane signalling is sometimes inefficient.</w:t>
      </w:r>
    </w:p>
    <w:p w14:paraId="691B1561" w14:textId="77777777" w:rsidR="00381B3F" w:rsidRDefault="00381B3F" w:rsidP="006B2E06">
      <w:pPr>
        <w:rPr>
          <w:rFonts w:eastAsia="SimSun"/>
          <w:lang w:eastAsia="zh-CN"/>
        </w:rPr>
      </w:pPr>
    </w:p>
    <w:p w14:paraId="50F10E27" w14:textId="78D6763D" w:rsidR="00DC3C4C" w:rsidRDefault="66152FB8" w:rsidP="006B2E06">
      <w:pPr>
        <w:rPr>
          <w:rFonts w:eastAsia="SimSun"/>
          <w:lang w:eastAsia="zh-CN"/>
        </w:rPr>
      </w:pPr>
      <w:r w:rsidRPr="0E448755">
        <w:rPr>
          <w:rFonts w:eastAsia="SimSun"/>
          <w:lang w:eastAsia="zh-CN"/>
        </w:rPr>
        <w:t xml:space="preserve">In the last meeting, </w:t>
      </w:r>
      <w:r w:rsidR="4FEA7B99" w:rsidRPr="0E448755">
        <w:rPr>
          <w:rFonts w:eastAsia="SimSun"/>
          <w:lang w:eastAsia="zh-CN"/>
        </w:rPr>
        <w:t xml:space="preserve">in </w:t>
      </w:r>
      <w:r w:rsidR="7EC499A5" w:rsidRPr="0E448755">
        <w:rPr>
          <w:rFonts w:eastAsia="SimSun"/>
          <w:lang w:eastAsia="zh-CN"/>
        </w:rPr>
        <w:t xml:space="preserve">the </w:t>
      </w:r>
      <w:r w:rsidR="16923F03" w:rsidRPr="0E448755">
        <w:rPr>
          <w:rFonts w:eastAsia="SimSun"/>
          <w:lang w:eastAsia="zh-CN"/>
        </w:rPr>
        <w:t xml:space="preserve">scope </w:t>
      </w:r>
      <w:r w:rsidR="7EC499A5" w:rsidRPr="0E448755">
        <w:rPr>
          <w:rFonts w:eastAsia="SimSun"/>
          <w:lang w:eastAsia="zh-CN"/>
        </w:rPr>
        <w:t>of data transfer framework, RAN2 has listed examples like AIML, sensing, QoE, SON/MDT</w:t>
      </w:r>
      <w:r w:rsidR="65AB7F95" w:rsidRPr="0E448755">
        <w:rPr>
          <w:rFonts w:eastAsia="SimSun"/>
          <w:lang w:eastAsia="zh-CN"/>
        </w:rPr>
        <w:t>, however, it is not</w:t>
      </w:r>
      <w:r w:rsidR="25CCE830" w:rsidRPr="0E448755">
        <w:rPr>
          <w:rFonts w:eastAsia="SimSun"/>
          <w:lang w:eastAsia="zh-CN"/>
        </w:rPr>
        <w:t xml:space="preserve"> </w:t>
      </w:r>
      <w:r w:rsidR="65AB7F95" w:rsidRPr="0E448755">
        <w:rPr>
          <w:rFonts w:eastAsia="SimSun"/>
          <w:lang w:eastAsia="zh-CN"/>
        </w:rPr>
        <w:t xml:space="preserve">clear if the data transfer framework discussion includes </w:t>
      </w:r>
      <w:r w:rsidR="1846CC7D" w:rsidRPr="0E448755">
        <w:rPr>
          <w:rFonts w:eastAsia="SimSun"/>
          <w:lang w:eastAsia="zh-CN"/>
        </w:rPr>
        <w:t xml:space="preserve">cases </w:t>
      </w:r>
      <w:r w:rsidR="4BFDD2CB" w:rsidRPr="0E448755">
        <w:rPr>
          <w:rFonts w:eastAsia="SimSun"/>
          <w:lang w:eastAsia="zh-CN"/>
        </w:rPr>
        <w:t xml:space="preserve">where </w:t>
      </w:r>
      <w:r w:rsidR="1846CC7D" w:rsidRPr="0E448755">
        <w:rPr>
          <w:rFonts w:eastAsia="SimSun"/>
          <w:lang w:eastAsia="zh-CN"/>
        </w:rPr>
        <w:t xml:space="preserve">real-time </w:t>
      </w:r>
      <w:r w:rsidR="00E24B07" w:rsidRPr="0E448755">
        <w:rPr>
          <w:rFonts w:eastAsia="SimSun"/>
          <w:lang w:eastAsia="zh-CN"/>
        </w:rPr>
        <w:t xml:space="preserve">UE data report or measurement report is </w:t>
      </w:r>
      <w:r w:rsidR="3395A19C" w:rsidRPr="0E448755">
        <w:rPr>
          <w:rFonts w:eastAsia="SimSun"/>
          <w:lang w:eastAsia="zh-CN"/>
        </w:rPr>
        <w:t>required, such as:</w:t>
      </w:r>
    </w:p>
    <w:p w14:paraId="36F4C661" w14:textId="32683FB2" w:rsidR="0009439A" w:rsidRPr="005549C5" w:rsidRDefault="0009439A" w:rsidP="005549C5">
      <w:pPr>
        <w:pStyle w:val="ListParagraph"/>
        <w:numPr>
          <w:ilvl w:val="0"/>
          <w:numId w:val="11"/>
        </w:numPr>
        <w:rPr>
          <w:rFonts w:eastAsia="SimSun"/>
          <w:lang w:eastAsia="zh-CN"/>
        </w:rPr>
      </w:pPr>
      <w:r w:rsidRPr="005549C5">
        <w:rPr>
          <w:rFonts w:eastAsia="SimSun"/>
          <w:lang w:eastAsia="zh-CN"/>
        </w:rPr>
        <w:t>Inference data for AIML, e.g., AIML based beam management</w:t>
      </w:r>
    </w:p>
    <w:p w14:paraId="752D144A" w14:textId="68D0D951" w:rsidR="0009439A" w:rsidRPr="005549C5" w:rsidRDefault="00F6504F" w:rsidP="005549C5">
      <w:pPr>
        <w:pStyle w:val="ListParagraph"/>
        <w:numPr>
          <w:ilvl w:val="0"/>
          <w:numId w:val="11"/>
        </w:numPr>
        <w:rPr>
          <w:rFonts w:eastAsia="SimSun"/>
          <w:lang w:eastAsia="zh-CN"/>
        </w:rPr>
      </w:pPr>
      <w:r w:rsidRPr="005549C5">
        <w:rPr>
          <w:rFonts w:eastAsia="SimSun"/>
          <w:lang w:eastAsia="zh-CN"/>
        </w:rPr>
        <w:t>Point cloud data for sensing, e.g., point cloud map</w:t>
      </w:r>
    </w:p>
    <w:p w14:paraId="41336EF1" w14:textId="4B046D72" w:rsidR="00923013" w:rsidRPr="00F6504F" w:rsidRDefault="00E85E4C" w:rsidP="00F6504F">
      <w:pPr>
        <w:rPr>
          <w:rFonts w:eastAsia="SimSun"/>
          <w:lang w:eastAsia="zh-CN"/>
        </w:rPr>
      </w:pPr>
      <w:r w:rsidRPr="0E448755">
        <w:rPr>
          <w:rFonts w:eastAsia="SimSun"/>
          <w:lang w:eastAsia="zh-CN"/>
        </w:rPr>
        <w:t xml:space="preserve">Please note that in the </w:t>
      </w:r>
      <w:r w:rsidR="00C30A0B" w:rsidRPr="0E448755">
        <w:rPr>
          <w:rFonts w:eastAsia="SimSun"/>
          <w:lang w:eastAsia="zh-CN"/>
        </w:rPr>
        <w:t>past discussion in 5GA, the UE-side data collection and NW-side data collection are only about collecting AIML data for offline training.</w:t>
      </w:r>
      <w:r w:rsidR="00923013" w:rsidRPr="0E448755">
        <w:rPr>
          <w:rFonts w:eastAsia="SimSun"/>
          <w:lang w:eastAsia="zh-CN"/>
        </w:rPr>
        <w:t xml:space="preserve"> Similarly, it is certainly not the intention to discuss the</w:t>
      </w:r>
      <w:r w:rsidR="00FD3AB0" w:rsidRPr="0E448755">
        <w:rPr>
          <w:rFonts w:eastAsia="SimSun"/>
          <w:lang w:eastAsia="zh-CN"/>
        </w:rPr>
        <w:t xml:space="preserve"> real-time</w:t>
      </w:r>
      <w:r w:rsidR="00923013" w:rsidRPr="0E448755">
        <w:rPr>
          <w:rFonts w:eastAsia="SimSun"/>
          <w:lang w:eastAsia="zh-CN"/>
        </w:rPr>
        <w:t xml:space="preserve"> CSI report via physical signaling or </w:t>
      </w:r>
      <w:r w:rsidR="00FD3AB0" w:rsidRPr="0E448755">
        <w:rPr>
          <w:rFonts w:eastAsia="SimSun"/>
          <w:lang w:eastAsia="zh-CN"/>
        </w:rPr>
        <w:t xml:space="preserve">real-time </w:t>
      </w:r>
      <w:r w:rsidR="00923013" w:rsidRPr="0E448755">
        <w:rPr>
          <w:rFonts w:eastAsia="SimSun"/>
          <w:lang w:eastAsia="zh-CN"/>
        </w:rPr>
        <w:t xml:space="preserve">RRM measurement report </w:t>
      </w:r>
      <w:r w:rsidR="00FD3AB0" w:rsidRPr="0E448755">
        <w:rPr>
          <w:rFonts w:eastAsia="SimSun"/>
          <w:lang w:eastAsia="zh-CN"/>
        </w:rPr>
        <w:t xml:space="preserve">via control signaling </w:t>
      </w:r>
      <w:r w:rsidR="00923013" w:rsidRPr="0E448755">
        <w:rPr>
          <w:rFonts w:eastAsia="SimSun"/>
          <w:lang w:eastAsia="zh-CN"/>
        </w:rPr>
        <w:t>within the scope of data transfer.</w:t>
      </w:r>
    </w:p>
    <w:p w14:paraId="40963B7E" w14:textId="5710B4C7" w:rsidR="00C94BCD" w:rsidRPr="00EF069C" w:rsidRDefault="00FD3AB0" w:rsidP="0E448755">
      <w:pPr>
        <w:rPr>
          <w:rFonts w:eastAsia="SimSun"/>
          <w:b/>
          <w:bCs/>
          <w:lang w:eastAsia="zh-CN"/>
        </w:rPr>
      </w:pPr>
      <w:r w:rsidRPr="0E448755">
        <w:rPr>
          <w:rFonts w:eastAsia="SimSun"/>
          <w:b/>
          <w:bCs/>
          <w:lang w:eastAsia="zh-CN"/>
        </w:rPr>
        <w:t xml:space="preserve">Observation 3: In the past </w:t>
      </w:r>
      <w:r w:rsidR="00B42B29" w:rsidRPr="0E448755">
        <w:rPr>
          <w:rFonts w:eastAsia="SimSun"/>
          <w:b/>
          <w:bCs/>
          <w:lang w:eastAsia="zh-CN"/>
        </w:rPr>
        <w:t xml:space="preserve">5GA discussion about </w:t>
      </w:r>
      <w:r w:rsidRPr="0E448755">
        <w:rPr>
          <w:rFonts w:eastAsia="SimSun"/>
          <w:b/>
          <w:bCs/>
          <w:lang w:eastAsia="zh-CN"/>
        </w:rPr>
        <w:t>UE</w:t>
      </w:r>
      <w:r w:rsidR="00B42B29" w:rsidRPr="0E448755">
        <w:rPr>
          <w:rFonts w:eastAsia="SimSun"/>
          <w:b/>
          <w:bCs/>
          <w:lang w:eastAsia="zh-CN"/>
        </w:rPr>
        <w:t>/NW</w:t>
      </w:r>
      <w:r w:rsidRPr="0E448755">
        <w:rPr>
          <w:rFonts w:eastAsia="SimSun"/>
          <w:b/>
          <w:bCs/>
          <w:lang w:eastAsia="zh-CN"/>
        </w:rPr>
        <w:t xml:space="preserve">-side data collection </w:t>
      </w:r>
      <w:r w:rsidR="00B42B29" w:rsidRPr="0E448755">
        <w:rPr>
          <w:rFonts w:eastAsia="SimSun"/>
          <w:b/>
          <w:bCs/>
          <w:lang w:eastAsia="zh-CN"/>
        </w:rPr>
        <w:t xml:space="preserve">does not include those cases where real-time </w:t>
      </w:r>
      <w:r w:rsidR="00C94BCD" w:rsidRPr="0E448755">
        <w:rPr>
          <w:rFonts w:eastAsia="SimSun"/>
          <w:b/>
          <w:bCs/>
          <w:lang w:eastAsia="zh-CN"/>
        </w:rPr>
        <w:t>measurement report is required.</w:t>
      </w:r>
    </w:p>
    <w:p w14:paraId="793FDD8E" w14:textId="77BD3347" w:rsidR="00E25173" w:rsidRDefault="475FEEE3" w:rsidP="0E448755">
      <w:pPr>
        <w:rPr>
          <w:rFonts w:eastAsia="SimSun"/>
          <w:b/>
          <w:bCs/>
        </w:rPr>
      </w:pPr>
      <w:r w:rsidRPr="0E448755">
        <w:rPr>
          <w:rFonts w:eastAsia="SimSun"/>
          <w:b/>
          <w:bCs/>
        </w:rPr>
        <w:t xml:space="preserve">Proposal 1: RAN2 clarifies that the scope of data transfer framework does not include the cases where real-time report (e.g., CSI report, RRM measurement </w:t>
      </w:r>
      <w:r w:rsidR="679F4541" w:rsidRPr="0E448755">
        <w:rPr>
          <w:rFonts w:eastAsia="SimSun"/>
          <w:b/>
          <w:bCs/>
        </w:rPr>
        <w:t>report</w:t>
      </w:r>
      <w:r w:rsidRPr="0E448755">
        <w:rPr>
          <w:rFonts w:eastAsia="SimSun"/>
          <w:b/>
          <w:bCs/>
        </w:rPr>
        <w:t>)</w:t>
      </w:r>
      <w:r w:rsidR="26D4773B" w:rsidRPr="0E448755">
        <w:rPr>
          <w:rFonts w:eastAsia="SimSun"/>
          <w:b/>
          <w:bCs/>
        </w:rPr>
        <w:t xml:space="preserve"> is required. Data related to data collection (AI/ML, sensing, SON/MDT, QoE) can be treated separately from control plane and user plane data.</w:t>
      </w:r>
    </w:p>
    <w:p w14:paraId="798A562F" w14:textId="438A0240" w:rsidR="00E25173" w:rsidRDefault="00E25173" w:rsidP="0E448755">
      <w:pPr>
        <w:rPr>
          <w:rFonts w:eastAsia="SimSun"/>
          <w:lang w:val="en-US"/>
        </w:rPr>
      </w:pPr>
    </w:p>
    <w:p w14:paraId="3B04DE00" w14:textId="77777777" w:rsidR="007E0D4E" w:rsidRDefault="007E0D4E" w:rsidP="0E448755">
      <w:pPr>
        <w:rPr>
          <w:rFonts w:eastAsia="SimSun"/>
          <w:lang w:val="en-US"/>
        </w:rPr>
      </w:pPr>
    </w:p>
    <w:p w14:paraId="02040902" w14:textId="3B65DFCF" w:rsidR="00E25173" w:rsidRDefault="00E25173" w:rsidP="0E448755">
      <w:pPr>
        <w:rPr>
          <w:rFonts w:eastAsia="SimSun"/>
          <w:lang w:val="en-US"/>
        </w:rPr>
      </w:pPr>
      <w:r w:rsidRPr="0E448755">
        <w:rPr>
          <w:rFonts w:eastAsia="SimSun"/>
          <w:lang w:val="en-US"/>
        </w:rPr>
        <w:lastRenderedPageBreak/>
        <w:t>The table below lists the requirements for the applications listed above.</w:t>
      </w:r>
    </w:p>
    <w:tbl>
      <w:tblPr>
        <w:tblStyle w:val="TableGrid"/>
        <w:tblW w:w="0" w:type="auto"/>
        <w:tblLook w:val="04A0" w:firstRow="1" w:lastRow="0" w:firstColumn="1" w:lastColumn="0" w:noHBand="0" w:noVBand="1"/>
      </w:tblPr>
      <w:tblGrid>
        <w:gridCol w:w="1424"/>
        <w:gridCol w:w="1739"/>
        <w:gridCol w:w="1417"/>
        <w:gridCol w:w="985"/>
        <w:gridCol w:w="1915"/>
        <w:gridCol w:w="2375"/>
      </w:tblGrid>
      <w:tr w:rsidR="00794D7A" w14:paraId="7D1D15EF" w14:textId="77777777" w:rsidTr="0E448755">
        <w:trPr>
          <w:trHeight w:val="300"/>
        </w:trPr>
        <w:tc>
          <w:tcPr>
            <w:tcW w:w="1428" w:type="dxa"/>
          </w:tcPr>
          <w:p w14:paraId="6FDA44D3" w14:textId="2248AD48" w:rsidR="00794D7A" w:rsidRPr="00E66390" w:rsidRDefault="74CB6ABA" w:rsidP="00D22A62">
            <w:pPr>
              <w:rPr>
                <w:rFonts w:eastAsia="SimSun"/>
                <w:b/>
                <w:bCs/>
                <w:lang w:val="sv-SE"/>
              </w:rPr>
            </w:pPr>
            <w:r w:rsidRPr="0E448755">
              <w:rPr>
                <w:rFonts w:eastAsia="SimSun"/>
                <w:b/>
                <w:bCs/>
                <w:lang w:val="sv-SE"/>
              </w:rPr>
              <w:t>Aspect</w:t>
            </w:r>
          </w:p>
        </w:tc>
        <w:tc>
          <w:tcPr>
            <w:tcW w:w="1780" w:type="dxa"/>
          </w:tcPr>
          <w:p w14:paraId="238F4E37" w14:textId="77777777" w:rsidR="00794D7A" w:rsidRPr="00E66390" w:rsidRDefault="00794D7A" w:rsidP="00D22A62">
            <w:pPr>
              <w:rPr>
                <w:rFonts w:eastAsia="SimSun"/>
                <w:b/>
                <w:bCs/>
                <w:lang w:val="sv-SE"/>
              </w:rPr>
            </w:pPr>
            <w:r w:rsidRPr="00E66390">
              <w:rPr>
                <w:rFonts w:eastAsia="SimSun"/>
                <w:b/>
                <w:bCs/>
                <w:lang w:val="sv-SE"/>
              </w:rPr>
              <w:t>AIML</w:t>
            </w:r>
          </w:p>
        </w:tc>
        <w:tc>
          <w:tcPr>
            <w:tcW w:w="1228" w:type="dxa"/>
          </w:tcPr>
          <w:p w14:paraId="4BB84C40" w14:textId="77777777" w:rsidR="00794D7A" w:rsidRPr="00E66390" w:rsidRDefault="00794D7A" w:rsidP="00D22A62">
            <w:pPr>
              <w:rPr>
                <w:rFonts w:eastAsia="SimSun"/>
                <w:b/>
                <w:bCs/>
                <w:lang w:val="sv-SE"/>
              </w:rPr>
            </w:pPr>
            <w:r w:rsidRPr="00E66390">
              <w:rPr>
                <w:rFonts w:eastAsia="SimSun"/>
                <w:b/>
                <w:bCs/>
                <w:lang w:val="sv-SE"/>
              </w:rPr>
              <w:t>MDT</w:t>
            </w:r>
          </w:p>
        </w:tc>
        <w:tc>
          <w:tcPr>
            <w:tcW w:w="990" w:type="dxa"/>
          </w:tcPr>
          <w:p w14:paraId="118E48F0" w14:textId="63690ADA" w:rsidR="00794D7A" w:rsidRPr="00E66390" w:rsidRDefault="0D081BA7" w:rsidP="00D22A62">
            <w:pPr>
              <w:rPr>
                <w:rFonts w:eastAsia="SimSun"/>
                <w:b/>
                <w:bCs/>
                <w:lang w:val="sv-SE" w:eastAsia="zh-CN"/>
              </w:rPr>
            </w:pPr>
            <w:r w:rsidRPr="2E8E2C24">
              <w:rPr>
                <w:rFonts w:eastAsia="SimSun"/>
                <w:b/>
                <w:bCs/>
                <w:lang w:val="sv-SE" w:eastAsia="zh-CN"/>
              </w:rPr>
              <w:t>SON</w:t>
            </w:r>
          </w:p>
        </w:tc>
        <w:tc>
          <w:tcPr>
            <w:tcW w:w="1993" w:type="dxa"/>
          </w:tcPr>
          <w:p w14:paraId="78521CE5" w14:textId="154EF80A" w:rsidR="00794D7A" w:rsidRPr="00E66390" w:rsidRDefault="00794D7A" w:rsidP="00D22A62">
            <w:pPr>
              <w:rPr>
                <w:rFonts w:eastAsia="SimSun"/>
                <w:b/>
                <w:bCs/>
                <w:lang w:val="sv-SE"/>
              </w:rPr>
            </w:pPr>
            <w:r w:rsidRPr="00E66390">
              <w:rPr>
                <w:rFonts w:eastAsia="SimSun"/>
                <w:b/>
                <w:bCs/>
                <w:lang w:val="sv-SE"/>
              </w:rPr>
              <w:t>QoE</w:t>
            </w:r>
          </w:p>
        </w:tc>
        <w:tc>
          <w:tcPr>
            <w:tcW w:w="2436" w:type="dxa"/>
          </w:tcPr>
          <w:p w14:paraId="012B81BE" w14:textId="77777777" w:rsidR="00794D7A" w:rsidRPr="00E66390" w:rsidRDefault="00794D7A" w:rsidP="00D22A62">
            <w:pPr>
              <w:rPr>
                <w:rFonts w:eastAsia="SimSun"/>
                <w:b/>
                <w:bCs/>
                <w:lang w:val="sv-SE"/>
              </w:rPr>
            </w:pPr>
            <w:r w:rsidRPr="00E66390">
              <w:rPr>
                <w:rFonts w:eastAsia="SimSun"/>
                <w:b/>
                <w:bCs/>
                <w:lang w:val="sv-SE"/>
              </w:rPr>
              <w:t>Sensing</w:t>
            </w:r>
          </w:p>
        </w:tc>
      </w:tr>
      <w:tr w:rsidR="00794D7A" w14:paraId="3719FE15" w14:textId="77777777" w:rsidTr="0E448755">
        <w:trPr>
          <w:trHeight w:val="199"/>
        </w:trPr>
        <w:tc>
          <w:tcPr>
            <w:tcW w:w="1428" w:type="dxa"/>
            <w:vMerge w:val="restart"/>
          </w:tcPr>
          <w:p w14:paraId="5FDF6FB4" w14:textId="77777777" w:rsidR="00794D7A" w:rsidRPr="00E66390" w:rsidRDefault="00794D7A" w:rsidP="00D22A62">
            <w:pPr>
              <w:rPr>
                <w:rFonts w:eastAsia="SimSun"/>
                <w:b/>
                <w:bCs/>
                <w:lang w:val="sv-SE"/>
              </w:rPr>
            </w:pPr>
            <w:r w:rsidRPr="00E66390">
              <w:rPr>
                <w:rFonts w:eastAsia="SimSun"/>
                <w:b/>
                <w:bCs/>
                <w:lang w:val="sv-SE"/>
              </w:rPr>
              <w:t>Latency requirement</w:t>
            </w:r>
          </w:p>
        </w:tc>
        <w:tc>
          <w:tcPr>
            <w:tcW w:w="1780" w:type="dxa"/>
          </w:tcPr>
          <w:p w14:paraId="19CD37C4" w14:textId="77777777" w:rsidR="00794D7A" w:rsidRPr="00BC2C34" w:rsidRDefault="00794D7A" w:rsidP="00D22A62">
            <w:pPr>
              <w:rPr>
                <w:rFonts w:eastAsia="SimSun"/>
                <w:lang w:val="en-US"/>
              </w:rPr>
            </w:pPr>
            <w:r w:rsidRPr="00BC2C34">
              <w:rPr>
                <w:rFonts w:eastAsia="SimSun"/>
                <w:lang w:val="en-US"/>
              </w:rPr>
              <w:t>AIML Training: non-</w:t>
            </w:r>
            <w:proofErr w:type="gramStart"/>
            <w:r w:rsidRPr="00BC2C34">
              <w:rPr>
                <w:rFonts w:eastAsia="SimSun"/>
                <w:lang w:val="en-US"/>
              </w:rPr>
              <w:t>real-time</w:t>
            </w:r>
            <w:proofErr w:type="gramEnd"/>
          </w:p>
        </w:tc>
        <w:tc>
          <w:tcPr>
            <w:tcW w:w="1228" w:type="dxa"/>
          </w:tcPr>
          <w:p w14:paraId="70E118D7" w14:textId="77777777" w:rsidR="00794D7A" w:rsidRPr="00BC2C34" w:rsidRDefault="00794D7A" w:rsidP="00D22A62">
            <w:pPr>
              <w:rPr>
                <w:rFonts w:eastAsia="SimSun"/>
                <w:lang w:val="en-US"/>
              </w:rPr>
            </w:pPr>
            <w:r w:rsidRPr="00BC2C34">
              <w:rPr>
                <w:rFonts w:eastAsia="SimSun"/>
                <w:lang w:val="en-US"/>
              </w:rPr>
              <w:t>Logged MDT: non-real time</w:t>
            </w:r>
          </w:p>
        </w:tc>
        <w:tc>
          <w:tcPr>
            <w:tcW w:w="990" w:type="dxa"/>
            <w:vMerge w:val="restart"/>
          </w:tcPr>
          <w:p w14:paraId="06FF7EDC" w14:textId="4226CEB5" w:rsidR="00794D7A" w:rsidRDefault="0D081BA7" w:rsidP="00D22A62">
            <w:pPr>
              <w:rPr>
                <w:rFonts w:eastAsia="SimSun"/>
                <w:lang w:val="sv-SE" w:eastAsia="zh-CN"/>
              </w:rPr>
            </w:pPr>
            <w:r w:rsidRPr="2E8E2C24">
              <w:rPr>
                <w:rFonts w:eastAsia="SimSun"/>
                <w:lang w:val="sv-SE" w:eastAsia="zh-CN"/>
              </w:rPr>
              <w:t>Non-real time</w:t>
            </w:r>
          </w:p>
        </w:tc>
        <w:tc>
          <w:tcPr>
            <w:tcW w:w="1993" w:type="dxa"/>
            <w:vMerge w:val="restart"/>
          </w:tcPr>
          <w:p w14:paraId="0682EA9E" w14:textId="31117D45" w:rsidR="00794D7A" w:rsidRDefault="00794D7A" w:rsidP="00D22A62">
            <w:pPr>
              <w:rPr>
                <w:rFonts w:eastAsia="SimSun"/>
                <w:lang w:val="sv-SE"/>
              </w:rPr>
            </w:pPr>
            <w:r>
              <w:rPr>
                <w:rFonts w:eastAsia="SimSun"/>
                <w:lang w:val="sv-SE"/>
              </w:rPr>
              <w:t>Non-real time</w:t>
            </w:r>
          </w:p>
        </w:tc>
        <w:tc>
          <w:tcPr>
            <w:tcW w:w="2436" w:type="dxa"/>
          </w:tcPr>
          <w:p w14:paraId="676F6246" w14:textId="77777777" w:rsidR="00794D7A" w:rsidRDefault="00794D7A" w:rsidP="00D22A62">
            <w:pPr>
              <w:rPr>
                <w:rFonts w:eastAsia="SimSun"/>
                <w:lang w:val="sv-SE"/>
              </w:rPr>
            </w:pPr>
            <w:r>
              <w:rPr>
                <w:rFonts w:eastAsia="SimSun"/>
                <w:lang w:val="sv-SE"/>
              </w:rPr>
              <w:t>Training: non-real-time</w:t>
            </w:r>
          </w:p>
        </w:tc>
      </w:tr>
      <w:tr w:rsidR="00794D7A" w14:paraId="2D1EC224" w14:textId="77777777" w:rsidTr="0E448755">
        <w:trPr>
          <w:trHeight w:val="199"/>
        </w:trPr>
        <w:tc>
          <w:tcPr>
            <w:tcW w:w="1428" w:type="dxa"/>
            <w:vMerge/>
          </w:tcPr>
          <w:p w14:paraId="7B353F9F" w14:textId="77777777" w:rsidR="00794D7A" w:rsidRPr="00E66390" w:rsidRDefault="00794D7A" w:rsidP="00D22A62">
            <w:pPr>
              <w:rPr>
                <w:rFonts w:eastAsia="SimSun"/>
                <w:b/>
                <w:bCs/>
                <w:lang w:val="sv-SE"/>
              </w:rPr>
            </w:pPr>
          </w:p>
        </w:tc>
        <w:tc>
          <w:tcPr>
            <w:tcW w:w="1780" w:type="dxa"/>
          </w:tcPr>
          <w:p w14:paraId="44D6A85A" w14:textId="77777777" w:rsidR="00794D7A" w:rsidRPr="00BC2C34" w:rsidRDefault="00794D7A" w:rsidP="00D22A62">
            <w:pPr>
              <w:rPr>
                <w:rFonts w:eastAsia="SimSun"/>
                <w:lang w:val="en-US"/>
              </w:rPr>
            </w:pPr>
            <w:r w:rsidRPr="00BC2C34">
              <w:rPr>
                <w:rFonts w:eastAsia="SimSun"/>
                <w:lang w:val="en-US"/>
              </w:rPr>
              <w:t>AIML monitoring: near-real-time</w:t>
            </w:r>
          </w:p>
        </w:tc>
        <w:tc>
          <w:tcPr>
            <w:tcW w:w="1228" w:type="dxa"/>
          </w:tcPr>
          <w:p w14:paraId="7A056C9E" w14:textId="77777777" w:rsidR="00794D7A" w:rsidRPr="00BC2C34" w:rsidRDefault="00794D7A" w:rsidP="00D22A62">
            <w:pPr>
              <w:rPr>
                <w:rFonts w:eastAsia="SimSun"/>
                <w:lang w:val="en-US"/>
              </w:rPr>
            </w:pPr>
            <w:r w:rsidRPr="00BC2C34">
              <w:rPr>
                <w:rFonts w:eastAsia="SimSun"/>
                <w:lang w:val="en-US"/>
              </w:rPr>
              <w:t>Immediate MDT: near-real-time</w:t>
            </w:r>
          </w:p>
        </w:tc>
        <w:tc>
          <w:tcPr>
            <w:tcW w:w="990" w:type="dxa"/>
            <w:vMerge/>
          </w:tcPr>
          <w:p w14:paraId="461D98E6" w14:textId="77777777" w:rsidR="00794D7A" w:rsidRPr="00BC2C34" w:rsidRDefault="00794D7A" w:rsidP="00D22A62">
            <w:pPr>
              <w:rPr>
                <w:rFonts w:eastAsia="SimSun"/>
                <w:lang w:val="en-US"/>
              </w:rPr>
            </w:pPr>
          </w:p>
        </w:tc>
        <w:tc>
          <w:tcPr>
            <w:tcW w:w="1993" w:type="dxa"/>
            <w:vMerge/>
          </w:tcPr>
          <w:p w14:paraId="3D24E721" w14:textId="3D0363EF" w:rsidR="00794D7A" w:rsidRPr="00BC2C34" w:rsidRDefault="00794D7A" w:rsidP="00D22A62">
            <w:pPr>
              <w:rPr>
                <w:rFonts w:eastAsia="SimSun"/>
                <w:lang w:val="en-US"/>
              </w:rPr>
            </w:pPr>
          </w:p>
        </w:tc>
        <w:tc>
          <w:tcPr>
            <w:tcW w:w="2436" w:type="dxa"/>
          </w:tcPr>
          <w:p w14:paraId="4BC3AF09" w14:textId="77777777" w:rsidR="00794D7A" w:rsidRDefault="74CB6ABA" w:rsidP="00D22A62">
            <w:pPr>
              <w:rPr>
                <w:rFonts w:eastAsia="SimSun"/>
                <w:lang w:val="sv-SE"/>
              </w:rPr>
            </w:pPr>
            <w:r w:rsidRPr="0E448755">
              <w:rPr>
                <w:rFonts w:eastAsia="SimSun"/>
                <w:lang w:val="sv-SE"/>
              </w:rPr>
              <w:t>Real-time sensing</w:t>
            </w:r>
          </w:p>
        </w:tc>
      </w:tr>
      <w:tr w:rsidR="00794D7A" w14:paraId="57C494FB" w14:textId="77777777" w:rsidTr="0E448755">
        <w:trPr>
          <w:trHeight w:val="300"/>
        </w:trPr>
        <w:tc>
          <w:tcPr>
            <w:tcW w:w="1428" w:type="dxa"/>
          </w:tcPr>
          <w:p w14:paraId="100A98B4" w14:textId="77777777" w:rsidR="00794D7A" w:rsidRPr="00E66390" w:rsidRDefault="00794D7A" w:rsidP="00D22A62">
            <w:pPr>
              <w:rPr>
                <w:rFonts w:eastAsia="SimSun"/>
                <w:b/>
                <w:bCs/>
                <w:lang w:val="sv-SE"/>
              </w:rPr>
            </w:pPr>
            <w:r w:rsidRPr="00E66390">
              <w:rPr>
                <w:rFonts w:eastAsia="SimSun"/>
                <w:b/>
                <w:bCs/>
                <w:lang w:val="sv-SE"/>
              </w:rPr>
              <w:t>GBR</w:t>
            </w:r>
          </w:p>
        </w:tc>
        <w:tc>
          <w:tcPr>
            <w:tcW w:w="1780" w:type="dxa"/>
          </w:tcPr>
          <w:p w14:paraId="0190D8A8" w14:textId="77777777" w:rsidR="00794D7A" w:rsidRDefault="00794D7A" w:rsidP="00D22A62">
            <w:pPr>
              <w:rPr>
                <w:rFonts w:eastAsia="SimSun"/>
                <w:lang w:val="sv-SE"/>
              </w:rPr>
            </w:pPr>
            <w:r>
              <w:rPr>
                <w:rFonts w:eastAsia="SimSun"/>
                <w:lang w:val="sv-SE"/>
              </w:rPr>
              <w:t>NA</w:t>
            </w:r>
          </w:p>
        </w:tc>
        <w:tc>
          <w:tcPr>
            <w:tcW w:w="1228" w:type="dxa"/>
          </w:tcPr>
          <w:p w14:paraId="2CD45F67" w14:textId="77777777" w:rsidR="00794D7A" w:rsidRDefault="00794D7A" w:rsidP="00D22A62">
            <w:pPr>
              <w:rPr>
                <w:rFonts w:eastAsia="SimSun"/>
                <w:lang w:val="sv-SE"/>
              </w:rPr>
            </w:pPr>
            <w:r>
              <w:rPr>
                <w:rFonts w:eastAsia="SimSun"/>
                <w:lang w:val="sv-SE"/>
              </w:rPr>
              <w:t>NA</w:t>
            </w:r>
          </w:p>
        </w:tc>
        <w:tc>
          <w:tcPr>
            <w:tcW w:w="990" w:type="dxa"/>
          </w:tcPr>
          <w:p w14:paraId="3D4E4251" w14:textId="40A6545E" w:rsidR="00794D7A" w:rsidRDefault="0D081BA7" w:rsidP="00D22A62">
            <w:pPr>
              <w:rPr>
                <w:rFonts w:eastAsia="SimSun"/>
                <w:lang w:val="sv-SE" w:eastAsia="zh-CN"/>
              </w:rPr>
            </w:pPr>
            <w:r w:rsidRPr="2E8E2C24">
              <w:rPr>
                <w:rFonts w:eastAsia="SimSun"/>
                <w:lang w:val="sv-SE" w:eastAsia="zh-CN"/>
              </w:rPr>
              <w:t>NA</w:t>
            </w:r>
          </w:p>
        </w:tc>
        <w:tc>
          <w:tcPr>
            <w:tcW w:w="1993" w:type="dxa"/>
          </w:tcPr>
          <w:p w14:paraId="6A5CB900" w14:textId="104B8C33" w:rsidR="00794D7A" w:rsidRDefault="00794D7A" w:rsidP="00D22A62">
            <w:pPr>
              <w:rPr>
                <w:rFonts w:eastAsia="SimSun"/>
                <w:lang w:val="sv-SE"/>
              </w:rPr>
            </w:pPr>
            <w:r>
              <w:rPr>
                <w:rFonts w:eastAsia="SimSun"/>
                <w:lang w:val="sv-SE"/>
              </w:rPr>
              <w:t>NA</w:t>
            </w:r>
          </w:p>
        </w:tc>
        <w:tc>
          <w:tcPr>
            <w:tcW w:w="2436" w:type="dxa"/>
          </w:tcPr>
          <w:p w14:paraId="02321E64" w14:textId="77777777" w:rsidR="00794D7A" w:rsidRDefault="00794D7A" w:rsidP="00D22A62">
            <w:pPr>
              <w:rPr>
                <w:rFonts w:eastAsia="SimSun"/>
                <w:lang w:val="sv-SE"/>
              </w:rPr>
            </w:pPr>
            <w:r>
              <w:rPr>
                <w:rFonts w:eastAsia="SimSun"/>
                <w:lang w:val="sv-SE"/>
              </w:rPr>
              <w:t>Yes</w:t>
            </w:r>
          </w:p>
        </w:tc>
      </w:tr>
      <w:tr w:rsidR="00794D7A" w14:paraId="1CC10DF3" w14:textId="77777777" w:rsidTr="0E448755">
        <w:trPr>
          <w:trHeight w:val="300"/>
        </w:trPr>
        <w:tc>
          <w:tcPr>
            <w:tcW w:w="1428" w:type="dxa"/>
          </w:tcPr>
          <w:p w14:paraId="2B9432EF" w14:textId="77777777" w:rsidR="00794D7A" w:rsidRPr="00E66390" w:rsidRDefault="00794D7A" w:rsidP="00D22A62">
            <w:pPr>
              <w:rPr>
                <w:rFonts w:eastAsia="SimSun"/>
                <w:b/>
                <w:bCs/>
                <w:lang w:val="sv-SE"/>
              </w:rPr>
            </w:pPr>
            <w:r w:rsidRPr="00E66390">
              <w:rPr>
                <w:rFonts w:eastAsia="SimSun"/>
                <w:b/>
                <w:bCs/>
                <w:lang w:val="sv-SE"/>
              </w:rPr>
              <w:t>Priority</w:t>
            </w:r>
          </w:p>
        </w:tc>
        <w:tc>
          <w:tcPr>
            <w:tcW w:w="1780" w:type="dxa"/>
          </w:tcPr>
          <w:p w14:paraId="7F1722C1" w14:textId="77777777" w:rsidR="00794D7A" w:rsidRPr="007E0D4E" w:rsidRDefault="701368FA" w:rsidP="00D22A62">
            <w:pPr>
              <w:rPr>
                <w:rFonts w:eastAsia="SimSun"/>
                <w:lang w:val="en-US" w:eastAsia="zh-CN"/>
              </w:rPr>
            </w:pPr>
            <w:r w:rsidRPr="007E0D4E">
              <w:rPr>
                <w:rFonts w:eastAsia="SimSun"/>
                <w:lang w:val="en-US" w:eastAsia="zh-CN"/>
              </w:rPr>
              <w:t xml:space="preserve">AIML Training: Low </w:t>
            </w:r>
          </w:p>
          <w:p w14:paraId="6F72CBD2" w14:textId="155FA3EB" w:rsidR="00794D7A" w:rsidRPr="007E0D4E" w:rsidRDefault="0D081BA7" w:rsidP="00D22A62">
            <w:pPr>
              <w:rPr>
                <w:rFonts w:eastAsia="SimSun"/>
                <w:lang w:val="en-US"/>
              </w:rPr>
            </w:pPr>
            <w:r w:rsidRPr="007E0D4E">
              <w:rPr>
                <w:rFonts w:eastAsia="SimSun"/>
                <w:lang w:val="en-US" w:eastAsia="zh-CN"/>
              </w:rPr>
              <w:t>AIML Monitoring:</w:t>
            </w:r>
            <w:r w:rsidRPr="007E0D4E">
              <w:rPr>
                <w:rFonts w:eastAsia="SimSun"/>
                <w:lang w:val="en-US"/>
              </w:rPr>
              <w:t xml:space="preserve"> medium</w:t>
            </w:r>
          </w:p>
        </w:tc>
        <w:tc>
          <w:tcPr>
            <w:tcW w:w="1228" w:type="dxa"/>
          </w:tcPr>
          <w:p w14:paraId="15BE6BDE" w14:textId="77777777" w:rsidR="00794D7A" w:rsidRPr="007E0D4E" w:rsidRDefault="701368FA" w:rsidP="00D22A62">
            <w:pPr>
              <w:rPr>
                <w:rFonts w:eastAsia="SimSun"/>
                <w:lang w:val="en-US"/>
              </w:rPr>
            </w:pPr>
            <w:r w:rsidRPr="007E0D4E">
              <w:rPr>
                <w:rFonts w:eastAsia="SimSun"/>
                <w:lang w:val="en-US" w:eastAsia="zh-CN"/>
              </w:rPr>
              <w:t xml:space="preserve">Logged MDT: </w:t>
            </w:r>
            <w:r w:rsidRPr="007E0D4E">
              <w:rPr>
                <w:rFonts w:eastAsia="SimSun"/>
                <w:lang w:val="en-US"/>
              </w:rPr>
              <w:t xml:space="preserve">Low </w:t>
            </w:r>
          </w:p>
          <w:p w14:paraId="22021EB1" w14:textId="0FD82157" w:rsidR="00794D7A" w:rsidRPr="007E0D4E" w:rsidRDefault="0D081BA7" w:rsidP="00D22A62">
            <w:pPr>
              <w:rPr>
                <w:rFonts w:eastAsia="SimSun"/>
                <w:lang w:val="en-US"/>
              </w:rPr>
            </w:pPr>
            <w:r w:rsidRPr="007E0D4E">
              <w:rPr>
                <w:rFonts w:eastAsia="SimSun"/>
                <w:lang w:val="en-US" w:eastAsia="zh-CN"/>
              </w:rPr>
              <w:t xml:space="preserve">Immediate </w:t>
            </w:r>
            <w:proofErr w:type="spellStart"/>
            <w:proofErr w:type="gramStart"/>
            <w:r w:rsidRPr="007E0D4E">
              <w:rPr>
                <w:rFonts w:eastAsia="SimSun"/>
                <w:lang w:val="en-US" w:eastAsia="zh-CN"/>
              </w:rPr>
              <w:t>MDT:</w:t>
            </w:r>
            <w:r w:rsidRPr="007E0D4E">
              <w:rPr>
                <w:rFonts w:eastAsia="SimSun"/>
                <w:lang w:val="en-US"/>
              </w:rPr>
              <w:t>medium</w:t>
            </w:r>
            <w:proofErr w:type="spellEnd"/>
            <w:proofErr w:type="gramEnd"/>
          </w:p>
        </w:tc>
        <w:tc>
          <w:tcPr>
            <w:tcW w:w="990" w:type="dxa"/>
          </w:tcPr>
          <w:p w14:paraId="2EB9D9FE" w14:textId="46D51DE8" w:rsidR="00794D7A" w:rsidDel="00B00253" w:rsidRDefault="0D081BA7" w:rsidP="00D22A62">
            <w:pPr>
              <w:rPr>
                <w:rFonts w:eastAsia="SimSun"/>
                <w:lang w:val="sv-SE" w:eastAsia="zh-CN"/>
              </w:rPr>
            </w:pPr>
            <w:r w:rsidRPr="2E8E2C24">
              <w:rPr>
                <w:rFonts w:eastAsia="SimSun"/>
                <w:lang w:val="sv-SE" w:eastAsia="zh-CN"/>
              </w:rPr>
              <w:t>Medium</w:t>
            </w:r>
          </w:p>
        </w:tc>
        <w:tc>
          <w:tcPr>
            <w:tcW w:w="1993" w:type="dxa"/>
          </w:tcPr>
          <w:p w14:paraId="46603941" w14:textId="462F7F83" w:rsidR="00794D7A" w:rsidRDefault="0D081BA7" w:rsidP="00D22A62">
            <w:pPr>
              <w:rPr>
                <w:rFonts w:eastAsia="SimSun"/>
                <w:lang w:val="sv-SE" w:eastAsia="zh-CN"/>
              </w:rPr>
            </w:pPr>
            <w:r w:rsidRPr="2E8E2C24">
              <w:rPr>
                <w:rFonts w:eastAsia="SimSun"/>
                <w:lang w:val="sv-SE" w:eastAsia="zh-CN"/>
              </w:rPr>
              <w:t>Medium</w:t>
            </w:r>
          </w:p>
        </w:tc>
        <w:tc>
          <w:tcPr>
            <w:tcW w:w="2436" w:type="dxa"/>
          </w:tcPr>
          <w:p w14:paraId="74813AFE" w14:textId="77777777" w:rsidR="00794D7A" w:rsidRDefault="00794D7A" w:rsidP="00D22A62">
            <w:pPr>
              <w:rPr>
                <w:rFonts w:eastAsia="SimSun"/>
                <w:lang w:val="sv-SE"/>
              </w:rPr>
            </w:pPr>
            <w:r>
              <w:rPr>
                <w:rFonts w:eastAsia="SimSun"/>
                <w:lang w:val="sv-SE"/>
              </w:rPr>
              <w:t>Low to high</w:t>
            </w:r>
          </w:p>
        </w:tc>
      </w:tr>
      <w:tr w:rsidR="00794D7A" w14:paraId="14451EBF" w14:textId="77777777" w:rsidTr="0E448755">
        <w:trPr>
          <w:trHeight w:val="300"/>
        </w:trPr>
        <w:tc>
          <w:tcPr>
            <w:tcW w:w="1428" w:type="dxa"/>
          </w:tcPr>
          <w:p w14:paraId="3540D781" w14:textId="77777777" w:rsidR="00794D7A" w:rsidRPr="00E66390" w:rsidRDefault="00794D7A" w:rsidP="00D22A62">
            <w:pPr>
              <w:rPr>
                <w:rFonts w:eastAsia="SimSun"/>
                <w:b/>
                <w:bCs/>
                <w:lang w:val="sv-SE"/>
              </w:rPr>
            </w:pPr>
            <w:r w:rsidRPr="00E66390">
              <w:rPr>
                <w:rFonts w:eastAsia="SimSun"/>
                <w:b/>
                <w:bCs/>
                <w:lang w:val="sv-SE"/>
              </w:rPr>
              <w:t>Producers</w:t>
            </w:r>
          </w:p>
        </w:tc>
        <w:tc>
          <w:tcPr>
            <w:tcW w:w="1780" w:type="dxa"/>
          </w:tcPr>
          <w:p w14:paraId="13983A7F" w14:textId="77777777" w:rsidR="00794D7A" w:rsidRDefault="00794D7A" w:rsidP="00D22A62">
            <w:pPr>
              <w:rPr>
                <w:rFonts w:eastAsia="SimSun"/>
                <w:lang w:val="sv-SE"/>
              </w:rPr>
            </w:pPr>
            <w:r>
              <w:rPr>
                <w:rFonts w:eastAsia="SimSun"/>
                <w:lang w:val="sv-SE"/>
              </w:rPr>
              <w:t>UE, RAN</w:t>
            </w:r>
          </w:p>
        </w:tc>
        <w:tc>
          <w:tcPr>
            <w:tcW w:w="1228" w:type="dxa"/>
          </w:tcPr>
          <w:p w14:paraId="5208CA51" w14:textId="77777777" w:rsidR="00794D7A" w:rsidRDefault="00794D7A" w:rsidP="00D22A62">
            <w:pPr>
              <w:rPr>
                <w:rFonts w:eastAsia="SimSun"/>
                <w:lang w:val="sv-SE"/>
              </w:rPr>
            </w:pPr>
            <w:r>
              <w:rPr>
                <w:rFonts w:eastAsia="SimSun"/>
                <w:lang w:val="sv-SE"/>
              </w:rPr>
              <w:t>UE</w:t>
            </w:r>
          </w:p>
        </w:tc>
        <w:tc>
          <w:tcPr>
            <w:tcW w:w="990" w:type="dxa"/>
          </w:tcPr>
          <w:p w14:paraId="3ED20C8A" w14:textId="7232C348" w:rsidR="00794D7A" w:rsidRDefault="0D081BA7" w:rsidP="00D22A62">
            <w:pPr>
              <w:rPr>
                <w:rFonts w:eastAsia="SimSun"/>
                <w:lang w:val="sv-SE" w:eastAsia="zh-CN"/>
              </w:rPr>
            </w:pPr>
            <w:r w:rsidRPr="2E8E2C24">
              <w:rPr>
                <w:rFonts w:eastAsia="SimSun"/>
                <w:lang w:val="sv-SE" w:eastAsia="zh-CN"/>
              </w:rPr>
              <w:t>UE</w:t>
            </w:r>
          </w:p>
        </w:tc>
        <w:tc>
          <w:tcPr>
            <w:tcW w:w="1993" w:type="dxa"/>
          </w:tcPr>
          <w:p w14:paraId="36465766" w14:textId="1B36DCA1" w:rsidR="00794D7A" w:rsidRDefault="701368FA" w:rsidP="00D22A62">
            <w:pPr>
              <w:rPr>
                <w:rFonts w:eastAsia="SimSun"/>
                <w:lang w:val="sv-SE"/>
              </w:rPr>
            </w:pPr>
            <w:r w:rsidRPr="0E448755">
              <w:rPr>
                <w:rFonts w:eastAsia="SimSun"/>
                <w:lang w:val="sv-SE"/>
              </w:rPr>
              <w:t>UE</w:t>
            </w:r>
          </w:p>
        </w:tc>
        <w:tc>
          <w:tcPr>
            <w:tcW w:w="2436" w:type="dxa"/>
          </w:tcPr>
          <w:p w14:paraId="4393B2F4" w14:textId="77777777" w:rsidR="00794D7A" w:rsidRDefault="00794D7A" w:rsidP="00D22A62">
            <w:pPr>
              <w:rPr>
                <w:rFonts w:eastAsia="SimSun"/>
                <w:lang w:val="sv-SE"/>
              </w:rPr>
            </w:pPr>
            <w:r>
              <w:rPr>
                <w:rFonts w:eastAsia="SimSun"/>
                <w:lang w:val="sv-SE"/>
              </w:rPr>
              <w:t>UE, RAN</w:t>
            </w:r>
          </w:p>
        </w:tc>
      </w:tr>
      <w:tr w:rsidR="00794D7A" w14:paraId="3B7E374F" w14:textId="77777777" w:rsidTr="0E448755">
        <w:trPr>
          <w:trHeight w:val="300"/>
        </w:trPr>
        <w:tc>
          <w:tcPr>
            <w:tcW w:w="1428" w:type="dxa"/>
          </w:tcPr>
          <w:p w14:paraId="3AB952A3" w14:textId="77777777" w:rsidR="00794D7A" w:rsidRPr="00E66390" w:rsidRDefault="00794D7A" w:rsidP="00D22A62">
            <w:pPr>
              <w:rPr>
                <w:rFonts w:eastAsia="SimSun"/>
                <w:b/>
                <w:bCs/>
                <w:lang w:val="sv-SE"/>
              </w:rPr>
            </w:pPr>
            <w:r w:rsidRPr="00E66390">
              <w:rPr>
                <w:rFonts w:eastAsia="SimSun"/>
                <w:b/>
                <w:bCs/>
                <w:lang w:val="sv-SE"/>
              </w:rPr>
              <w:t>Consumers</w:t>
            </w:r>
          </w:p>
        </w:tc>
        <w:tc>
          <w:tcPr>
            <w:tcW w:w="1780" w:type="dxa"/>
          </w:tcPr>
          <w:p w14:paraId="72A41B77" w14:textId="77777777" w:rsidR="00794D7A" w:rsidRDefault="00794D7A" w:rsidP="00D22A62">
            <w:pPr>
              <w:rPr>
                <w:rFonts w:eastAsia="SimSun"/>
                <w:lang w:val="sv-SE"/>
              </w:rPr>
            </w:pPr>
            <w:r>
              <w:rPr>
                <w:rFonts w:eastAsia="SimSun"/>
                <w:lang w:val="sv-SE"/>
              </w:rPr>
              <w:t>UE, RAN, NF, external/UE servers</w:t>
            </w:r>
          </w:p>
        </w:tc>
        <w:tc>
          <w:tcPr>
            <w:tcW w:w="1228" w:type="dxa"/>
          </w:tcPr>
          <w:p w14:paraId="1CBEA5C9" w14:textId="77777777" w:rsidR="00794D7A" w:rsidRDefault="00794D7A" w:rsidP="00D22A62">
            <w:pPr>
              <w:rPr>
                <w:rFonts w:eastAsia="SimSun"/>
                <w:lang w:val="sv-SE"/>
              </w:rPr>
            </w:pPr>
            <w:r>
              <w:rPr>
                <w:rFonts w:eastAsia="SimSun"/>
                <w:lang w:val="sv-SE"/>
              </w:rPr>
              <w:t>OAM/CN</w:t>
            </w:r>
          </w:p>
        </w:tc>
        <w:tc>
          <w:tcPr>
            <w:tcW w:w="990" w:type="dxa"/>
          </w:tcPr>
          <w:p w14:paraId="422DF9E6" w14:textId="44B5B176" w:rsidR="00794D7A" w:rsidRDefault="0D081BA7" w:rsidP="00D22A62">
            <w:pPr>
              <w:rPr>
                <w:rFonts w:eastAsia="SimSun"/>
                <w:lang w:val="sv-SE" w:eastAsia="zh-CN"/>
              </w:rPr>
            </w:pPr>
            <w:r w:rsidRPr="2E8E2C24">
              <w:rPr>
                <w:rFonts w:eastAsia="SimSun"/>
                <w:lang w:val="sv-SE" w:eastAsia="zh-CN"/>
              </w:rPr>
              <w:t>RAN</w:t>
            </w:r>
          </w:p>
        </w:tc>
        <w:tc>
          <w:tcPr>
            <w:tcW w:w="1993" w:type="dxa"/>
          </w:tcPr>
          <w:p w14:paraId="58EAC5BE" w14:textId="17195712" w:rsidR="00794D7A" w:rsidRDefault="00794D7A" w:rsidP="00D22A62">
            <w:pPr>
              <w:rPr>
                <w:rFonts w:eastAsia="SimSun"/>
                <w:lang w:val="sv-SE"/>
              </w:rPr>
            </w:pPr>
            <w:r>
              <w:rPr>
                <w:rFonts w:eastAsia="SimSun"/>
                <w:lang w:val="sv-SE"/>
              </w:rPr>
              <w:t>OAM/CN</w:t>
            </w:r>
          </w:p>
        </w:tc>
        <w:tc>
          <w:tcPr>
            <w:tcW w:w="2436" w:type="dxa"/>
          </w:tcPr>
          <w:p w14:paraId="41B0ECEE" w14:textId="77777777" w:rsidR="00794D7A" w:rsidRDefault="00794D7A" w:rsidP="00D22A62">
            <w:pPr>
              <w:rPr>
                <w:rFonts w:eastAsia="SimSun"/>
                <w:lang w:val="sv-SE"/>
              </w:rPr>
            </w:pPr>
            <w:r>
              <w:rPr>
                <w:rFonts w:eastAsia="SimSun"/>
                <w:lang w:val="sv-SE"/>
              </w:rPr>
              <w:t>UE, RAN, NF, external/sensing servers</w:t>
            </w:r>
          </w:p>
        </w:tc>
      </w:tr>
      <w:tr w:rsidR="00794D7A" w14:paraId="24F91D6F" w14:textId="77777777" w:rsidTr="0E448755">
        <w:trPr>
          <w:trHeight w:val="300"/>
        </w:trPr>
        <w:tc>
          <w:tcPr>
            <w:tcW w:w="1428" w:type="dxa"/>
          </w:tcPr>
          <w:p w14:paraId="741CAB29" w14:textId="77777777" w:rsidR="00794D7A" w:rsidRPr="00E66390" w:rsidRDefault="00794D7A" w:rsidP="00D22A62">
            <w:pPr>
              <w:rPr>
                <w:rFonts w:eastAsia="SimSun"/>
                <w:b/>
                <w:bCs/>
                <w:lang w:val="sv-SE"/>
              </w:rPr>
            </w:pPr>
            <w:r w:rsidRPr="00E66390">
              <w:rPr>
                <w:rFonts w:eastAsia="SimSun"/>
                <w:b/>
                <w:bCs/>
                <w:lang w:val="sv-SE"/>
              </w:rPr>
              <w:t>Size of data</w:t>
            </w:r>
          </w:p>
        </w:tc>
        <w:tc>
          <w:tcPr>
            <w:tcW w:w="1780" w:type="dxa"/>
          </w:tcPr>
          <w:p w14:paraId="0ADF3F74" w14:textId="77777777" w:rsidR="00794D7A" w:rsidRDefault="00794D7A" w:rsidP="00D22A62">
            <w:pPr>
              <w:rPr>
                <w:rFonts w:eastAsia="SimSun"/>
                <w:lang w:val="sv-SE"/>
              </w:rPr>
            </w:pPr>
            <w:r>
              <w:rPr>
                <w:rFonts w:eastAsia="SimSun"/>
                <w:lang w:val="sv-SE"/>
              </w:rPr>
              <w:t>Large</w:t>
            </w:r>
          </w:p>
        </w:tc>
        <w:tc>
          <w:tcPr>
            <w:tcW w:w="1228" w:type="dxa"/>
          </w:tcPr>
          <w:p w14:paraId="31920CD9" w14:textId="77777777" w:rsidR="00794D7A" w:rsidRDefault="00794D7A" w:rsidP="00D22A62">
            <w:pPr>
              <w:rPr>
                <w:rFonts w:eastAsia="SimSun"/>
                <w:lang w:val="sv-SE"/>
              </w:rPr>
            </w:pPr>
            <w:r>
              <w:rPr>
                <w:rFonts w:eastAsia="SimSun"/>
                <w:lang w:val="sv-SE"/>
              </w:rPr>
              <w:t>Medium</w:t>
            </w:r>
          </w:p>
        </w:tc>
        <w:tc>
          <w:tcPr>
            <w:tcW w:w="990" w:type="dxa"/>
          </w:tcPr>
          <w:p w14:paraId="372192A7" w14:textId="1F765E4B" w:rsidR="00794D7A" w:rsidRDefault="5552C463" w:rsidP="00D22A62">
            <w:pPr>
              <w:rPr>
                <w:rFonts w:eastAsia="SimSun"/>
                <w:lang w:val="sv-SE" w:eastAsia="zh-CN"/>
              </w:rPr>
            </w:pPr>
            <w:r w:rsidRPr="2E8E2C24">
              <w:rPr>
                <w:rFonts w:eastAsia="SimSun"/>
                <w:lang w:val="sv-SE" w:eastAsia="zh-CN"/>
              </w:rPr>
              <w:t>Small</w:t>
            </w:r>
          </w:p>
        </w:tc>
        <w:tc>
          <w:tcPr>
            <w:tcW w:w="1993" w:type="dxa"/>
          </w:tcPr>
          <w:p w14:paraId="4B03B427" w14:textId="5ED89D90" w:rsidR="00794D7A" w:rsidRDefault="00794D7A" w:rsidP="00D22A62">
            <w:pPr>
              <w:rPr>
                <w:rFonts w:eastAsia="SimSun"/>
                <w:lang w:val="sv-SE"/>
              </w:rPr>
            </w:pPr>
            <w:r>
              <w:rPr>
                <w:rFonts w:eastAsia="SimSun"/>
                <w:lang w:val="sv-SE"/>
              </w:rPr>
              <w:t>Small</w:t>
            </w:r>
          </w:p>
        </w:tc>
        <w:tc>
          <w:tcPr>
            <w:tcW w:w="2436" w:type="dxa"/>
          </w:tcPr>
          <w:p w14:paraId="68231568" w14:textId="77777777" w:rsidR="00794D7A" w:rsidRDefault="00794D7A" w:rsidP="00D22A62">
            <w:pPr>
              <w:rPr>
                <w:rFonts w:eastAsia="SimSun"/>
                <w:lang w:val="sv-SE"/>
              </w:rPr>
            </w:pPr>
            <w:r>
              <w:rPr>
                <w:rFonts w:eastAsia="SimSun"/>
                <w:lang w:val="sv-SE"/>
              </w:rPr>
              <w:t>Medium to large</w:t>
            </w:r>
          </w:p>
        </w:tc>
      </w:tr>
      <w:tr w:rsidR="00794D7A" w14:paraId="3323F1ED" w14:textId="77777777" w:rsidTr="0E448755">
        <w:trPr>
          <w:trHeight w:val="300"/>
        </w:trPr>
        <w:tc>
          <w:tcPr>
            <w:tcW w:w="1428" w:type="dxa"/>
          </w:tcPr>
          <w:p w14:paraId="03EAFF53" w14:textId="77777777" w:rsidR="00794D7A" w:rsidRPr="00E66390" w:rsidRDefault="00794D7A" w:rsidP="00D22A62">
            <w:pPr>
              <w:rPr>
                <w:rFonts w:eastAsia="SimSun"/>
                <w:b/>
                <w:bCs/>
                <w:lang w:val="sv-SE"/>
              </w:rPr>
            </w:pPr>
            <w:r w:rsidRPr="00E66390">
              <w:rPr>
                <w:rFonts w:eastAsia="SimSun"/>
                <w:b/>
                <w:bCs/>
                <w:lang w:val="sv-SE"/>
              </w:rPr>
              <w:t>Frequency of data reporting</w:t>
            </w:r>
          </w:p>
        </w:tc>
        <w:tc>
          <w:tcPr>
            <w:tcW w:w="1780" w:type="dxa"/>
          </w:tcPr>
          <w:p w14:paraId="6951B804" w14:textId="77777777" w:rsidR="00794D7A" w:rsidRDefault="00794D7A" w:rsidP="00D22A62">
            <w:pPr>
              <w:rPr>
                <w:rFonts w:eastAsia="SimSun"/>
                <w:lang w:val="sv-SE"/>
              </w:rPr>
            </w:pPr>
            <w:r>
              <w:rPr>
                <w:rFonts w:eastAsia="SimSun"/>
                <w:lang w:val="sv-SE"/>
              </w:rPr>
              <w:t>Low to medium</w:t>
            </w:r>
          </w:p>
        </w:tc>
        <w:tc>
          <w:tcPr>
            <w:tcW w:w="1228" w:type="dxa"/>
          </w:tcPr>
          <w:p w14:paraId="7F0D5960" w14:textId="77777777" w:rsidR="00794D7A" w:rsidRDefault="00794D7A" w:rsidP="00D22A62">
            <w:pPr>
              <w:rPr>
                <w:rFonts w:eastAsia="SimSun"/>
                <w:lang w:val="sv-SE"/>
              </w:rPr>
            </w:pPr>
            <w:r>
              <w:rPr>
                <w:rFonts w:eastAsia="SimSun"/>
                <w:lang w:val="sv-SE"/>
              </w:rPr>
              <w:t>Low</w:t>
            </w:r>
          </w:p>
        </w:tc>
        <w:tc>
          <w:tcPr>
            <w:tcW w:w="990" w:type="dxa"/>
          </w:tcPr>
          <w:p w14:paraId="3A8C06F6" w14:textId="3614DBBF" w:rsidR="00794D7A" w:rsidRDefault="5552C463" w:rsidP="00D22A62">
            <w:pPr>
              <w:rPr>
                <w:rFonts w:eastAsia="SimSun"/>
                <w:lang w:val="sv-SE" w:eastAsia="zh-CN"/>
              </w:rPr>
            </w:pPr>
            <w:r w:rsidRPr="2E8E2C24">
              <w:rPr>
                <w:rFonts w:eastAsia="SimSun"/>
                <w:lang w:val="sv-SE" w:eastAsia="zh-CN"/>
              </w:rPr>
              <w:t>Low</w:t>
            </w:r>
          </w:p>
        </w:tc>
        <w:tc>
          <w:tcPr>
            <w:tcW w:w="1993" w:type="dxa"/>
          </w:tcPr>
          <w:p w14:paraId="3E2AB59B" w14:textId="527701C7" w:rsidR="00794D7A" w:rsidRDefault="00794D7A" w:rsidP="00D22A62">
            <w:pPr>
              <w:rPr>
                <w:rFonts w:eastAsia="SimSun"/>
                <w:lang w:val="sv-SE"/>
              </w:rPr>
            </w:pPr>
            <w:r>
              <w:rPr>
                <w:rFonts w:eastAsia="SimSun"/>
                <w:lang w:val="sv-SE"/>
              </w:rPr>
              <w:t>Low</w:t>
            </w:r>
          </w:p>
        </w:tc>
        <w:tc>
          <w:tcPr>
            <w:tcW w:w="2436" w:type="dxa"/>
          </w:tcPr>
          <w:p w14:paraId="0785CD5C" w14:textId="77777777" w:rsidR="00794D7A" w:rsidRDefault="00794D7A" w:rsidP="00D22A62">
            <w:pPr>
              <w:rPr>
                <w:rFonts w:eastAsia="SimSun"/>
                <w:lang w:val="sv-SE"/>
              </w:rPr>
            </w:pPr>
            <w:r>
              <w:rPr>
                <w:rFonts w:eastAsia="SimSun"/>
                <w:lang w:val="sv-SE"/>
              </w:rPr>
              <w:t>Medium to high</w:t>
            </w:r>
          </w:p>
        </w:tc>
      </w:tr>
    </w:tbl>
    <w:p w14:paraId="0504F116" w14:textId="77777777" w:rsidR="00E25173" w:rsidRDefault="00E25173" w:rsidP="00E25173">
      <w:pPr>
        <w:rPr>
          <w:rFonts w:eastAsia="SimSun"/>
          <w:lang w:val="en-US"/>
        </w:rPr>
      </w:pPr>
    </w:p>
    <w:p w14:paraId="32FD5962" w14:textId="0B611655" w:rsidR="00C555D1" w:rsidRDefault="004F0C0F" w:rsidP="00C555D1">
      <w:pPr>
        <w:spacing w:after="0"/>
        <w:rPr>
          <w:rFonts w:eastAsia="SimSun"/>
        </w:rPr>
      </w:pPr>
      <w:r>
        <w:rPr>
          <w:rFonts w:eastAsia="SimSun"/>
        </w:rPr>
        <w:t xml:space="preserve">The baseline requirements for AIML were agreed in the last meeting, highlighting the data security, privacy, </w:t>
      </w:r>
      <w:r w:rsidR="00A23A0C">
        <w:rPr>
          <w:rFonts w:eastAsia="SimSun"/>
        </w:rPr>
        <w:t xml:space="preserve">user consent, </w:t>
      </w:r>
      <w:r>
        <w:rPr>
          <w:rFonts w:eastAsia="SimSun"/>
        </w:rPr>
        <w:t>MNO control and visibility of standardized data</w:t>
      </w:r>
      <w:r w:rsidR="00A23A0C">
        <w:rPr>
          <w:rFonts w:eastAsia="SimSun"/>
        </w:rPr>
        <w:t xml:space="preserve">, </w:t>
      </w:r>
      <w:r w:rsidR="008D7235">
        <w:rPr>
          <w:rFonts w:eastAsia="SimSun"/>
        </w:rPr>
        <w:t xml:space="preserve">impact on </w:t>
      </w:r>
      <w:r w:rsidR="00A23A0C">
        <w:rPr>
          <w:rFonts w:eastAsia="SimSun"/>
        </w:rPr>
        <w:t>UE battery</w:t>
      </w:r>
      <w:r w:rsidR="008D7235">
        <w:rPr>
          <w:rFonts w:eastAsia="SimSun"/>
        </w:rPr>
        <w:t xml:space="preserve">, </w:t>
      </w:r>
      <w:r w:rsidR="00A23A0C">
        <w:rPr>
          <w:rFonts w:eastAsia="SimSun"/>
        </w:rPr>
        <w:t>processing</w:t>
      </w:r>
      <w:r w:rsidR="008D7235">
        <w:rPr>
          <w:rFonts w:eastAsia="SimSun"/>
        </w:rPr>
        <w:t>, and power saving</w:t>
      </w:r>
      <w:r>
        <w:rPr>
          <w:rFonts w:eastAsia="SimSun"/>
        </w:rPr>
        <w:t xml:space="preserve">. </w:t>
      </w:r>
      <w:r w:rsidR="0095030E">
        <w:rPr>
          <w:rFonts w:eastAsia="SimSun"/>
        </w:rPr>
        <w:t xml:space="preserve">In our opinion, these baseline requirements </w:t>
      </w:r>
      <w:r w:rsidR="00EE582B">
        <w:rPr>
          <w:rFonts w:eastAsia="SimSun"/>
        </w:rPr>
        <w:t xml:space="preserve">are not limited to AIML and </w:t>
      </w:r>
      <w:r w:rsidR="0095030E">
        <w:rPr>
          <w:rFonts w:eastAsia="SimSun"/>
        </w:rPr>
        <w:t>can be set as a general principle for any applications or use cases that require data collection</w:t>
      </w:r>
      <w:r w:rsidR="00EE582B">
        <w:rPr>
          <w:rFonts w:eastAsia="SimSun"/>
        </w:rPr>
        <w:t xml:space="preserve">. </w:t>
      </w:r>
      <w:r w:rsidR="00853EBB">
        <w:rPr>
          <w:rFonts w:eastAsia="SimSun"/>
        </w:rPr>
        <w:t xml:space="preserve">To make progress, it would be beneficial to capture that these requirements apply to </w:t>
      </w:r>
      <w:r w:rsidR="00332046">
        <w:rPr>
          <w:rFonts w:eastAsia="SimSun"/>
        </w:rPr>
        <w:t>all types of data collection, unless specified otherwise.</w:t>
      </w:r>
    </w:p>
    <w:p w14:paraId="2779ACD3" w14:textId="77777777" w:rsidR="00332046" w:rsidRDefault="00332046" w:rsidP="00C555D1">
      <w:pPr>
        <w:spacing w:after="0"/>
        <w:rPr>
          <w:rFonts w:eastAsia="SimSun"/>
        </w:rPr>
      </w:pPr>
    </w:p>
    <w:p w14:paraId="424D9543" w14:textId="3D0F8EDF" w:rsidR="00332046" w:rsidRDefault="26621236" w:rsidP="00C555D1">
      <w:pPr>
        <w:spacing w:after="0"/>
        <w:rPr>
          <w:rFonts w:eastAsia="SimSun"/>
          <w:b/>
          <w:bCs/>
        </w:rPr>
      </w:pPr>
      <w:r w:rsidRPr="2E8E2C24">
        <w:rPr>
          <w:rFonts w:eastAsia="SimSun"/>
          <w:b/>
          <w:bCs/>
        </w:rPr>
        <w:t xml:space="preserve">Proposal </w:t>
      </w:r>
      <w:r w:rsidR="4BE88D02" w:rsidRPr="2E8E2C24">
        <w:rPr>
          <w:rFonts w:eastAsia="SimSun"/>
          <w:b/>
          <w:bCs/>
        </w:rPr>
        <w:t>2</w:t>
      </w:r>
      <w:r w:rsidRPr="2E8E2C24">
        <w:rPr>
          <w:rFonts w:eastAsia="SimSun"/>
          <w:b/>
          <w:bCs/>
        </w:rPr>
        <w:t xml:space="preserve">: The following baseline requirements </w:t>
      </w:r>
      <w:r w:rsidR="412EB465" w:rsidRPr="2E8E2C24">
        <w:rPr>
          <w:rFonts w:eastAsia="SimSun"/>
          <w:b/>
          <w:bCs/>
        </w:rPr>
        <w:t xml:space="preserve">apply to all </w:t>
      </w:r>
      <w:r w:rsidR="54BD8A90" w:rsidRPr="2E8E2C24">
        <w:rPr>
          <w:rFonts w:eastAsia="SimSun"/>
          <w:b/>
          <w:bCs/>
        </w:rPr>
        <w:t xml:space="preserve">applications (AIML, sensing, </w:t>
      </w:r>
      <w:r w:rsidR="5282C8A7" w:rsidRPr="2E8E2C24">
        <w:rPr>
          <w:rFonts w:eastAsia="SimSun"/>
          <w:b/>
          <w:bCs/>
          <w:lang w:eastAsia="zh-CN"/>
        </w:rPr>
        <w:t>SON/</w:t>
      </w:r>
      <w:r w:rsidR="54BD8A90" w:rsidRPr="2E8E2C24">
        <w:rPr>
          <w:rFonts w:eastAsia="SimSun"/>
          <w:b/>
          <w:bCs/>
        </w:rPr>
        <w:t>MDT, QoE)</w:t>
      </w:r>
      <w:r w:rsidR="24C10FED" w:rsidRPr="2E8E2C24">
        <w:rPr>
          <w:rFonts w:eastAsia="SimSun"/>
          <w:b/>
          <w:bCs/>
        </w:rPr>
        <w:t>, including data collected at the UE-side and the NW-side</w:t>
      </w:r>
      <w:r w:rsidR="54BD8A90" w:rsidRPr="2E8E2C24">
        <w:rPr>
          <w:rFonts w:eastAsia="SimSun"/>
          <w:b/>
          <w:bCs/>
        </w:rPr>
        <w:t>.</w:t>
      </w:r>
    </w:p>
    <w:p w14:paraId="0E185019"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The data collected is secured and data integrity and confidentiality for that data is ensured.</w:t>
      </w:r>
    </w:p>
    <w:p w14:paraId="55C595F7"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 xml:space="preserve">User data privacy, anonymity and user consent </w:t>
      </w:r>
      <w:proofErr w:type="gramStart"/>
      <w:r w:rsidRPr="2E8E2C24">
        <w:rPr>
          <w:rFonts w:eastAsia="SimSun"/>
          <w:b/>
          <w:bCs/>
        </w:rPr>
        <w:t>is</w:t>
      </w:r>
      <w:proofErr w:type="gramEnd"/>
      <w:r w:rsidRPr="2E8E2C24">
        <w:rPr>
          <w:rFonts w:eastAsia="SimSun"/>
          <w:b/>
          <w:bCs/>
        </w:rPr>
        <w:t xml:space="preserve"> respected.</w:t>
      </w:r>
    </w:p>
    <w:p w14:paraId="4439C3D5" w14:textId="2B6B7026" w:rsidR="002F3D2E" w:rsidRPr="002F3D2E" w:rsidRDefault="00B1EC79" w:rsidP="002903FC">
      <w:pPr>
        <w:spacing w:after="0"/>
        <w:ind w:left="720"/>
        <w:rPr>
          <w:rFonts w:eastAsia="SimSun"/>
          <w:b/>
          <w:bCs/>
        </w:rPr>
      </w:pPr>
      <w:r w:rsidRPr="0E448755">
        <w:rPr>
          <w:rFonts w:eastAsia="SimSun"/>
          <w:b/>
          <w:bCs/>
        </w:rPr>
        <w:t>-</w:t>
      </w:r>
      <w:r w:rsidR="002F3D2E">
        <w:tab/>
      </w:r>
      <w:r w:rsidRPr="0E448755">
        <w:rPr>
          <w:rFonts w:eastAsia="SimSun"/>
          <w:b/>
          <w:bCs/>
        </w:rPr>
        <w:t>The MNO has full control of the standardized data collection transfer process and can manage data transfer to the server for UE side data collection, without the need of Service Level Agreement (SLA) for this purpose</w:t>
      </w:r>
      <w:r w:rsidR="7EECF526" w:rsidRPr="0E448755">
        <w:rPr>
          <w:rFonts w:eastAsia="SimSun"/>
          <w:b/>
          <w:bCs/>
          <w:lang w:eastAsia="zh-CN"/>
        </w:rPr>
        <w:t xml:space="preserve"> (</w:t>
      </w:r>
      <w:r w:rsidRPr="0E448755">
        <w:rPr>
          <w:rFonts w:eastAsia="SimSun"/>
          <w:b/>
          <w:bCs/>
        </w:rPr>
        <w:t>This includes initiating, terminating, and fully managing data transfer</w:t>
      </w:r>
      <w:r w:rsidR="7EECF526" w:rsidRPr="0E448755">
        <w:rPr>
          <w:rFonts w:eastAsia="SimSun"/>
          <w:b/>
          <w:bCs/>
          <w:lang w:eastAsia="zh-CN"/>
        </w:rPr>
        <w:t>)</w:t>
      </w:r>
      <w:r w:rsidRPr="0E448755">
        <w:rPr>
          <w:rFonts w:eastAsia="SimSun"/>
          <w:b/>
          <w:bCs/>
        </w:rPr>
        <w:t xml:space="preserve">. </w:t>
      </w:r>
    </w:p>
    <w:p w14:paraId="771AA4E8"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MNO has full visibility for standardized data.</w:t>
      </w:r>
    </w:p>
    <w:p w14:paraId="54355303"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 xml:space="preserve">The design is future-proof and extendable. </w:t>
      </w:r>
    </w:p>
    <w:p w14:paraId="1CBE8850"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The UE data collection should minimize impact to the UE battery, UE processing and memory utilization.</w:t>
      </w:r>
    </w:p>
    <w:p w14:paraId="53B09C45" w14:textId="54801FF5" w:rsidR="002F3D2E" w:rsidRPr="009310F7" w:rsidRDefault="00B1EC79" w:rsidP="002903FC">
      <w:pPr>
        <w:spacing w:after="0"/>
        <w:ind w:left="720"/>
        <w:rPr>
          <w:rFonts w:eastAsia="SimSun"/>
          <w:b/>
          <w:bCs/>
        </w:rPr>
      </w:pPr>
      <w:r w:rsidRPr="0E448755">
        <w:rPr>
          <w:rFonts w:eastAsia="SimSun"/>
          <w:b/>
          <w:bCs/>
        </w:rPr>
        <w:t>-</w:t>
      </w:r>
      <w:r w:rsidR="002F3D2E">
        <w:tab/>
      </w:r>
      <w:r w:rsidRPr="0E448755">
        <w:rPr>
          <w:rFonts w:eastAsia="SimSun"/>
          <w:b/>
          <w:bCs/>
        </w:rPr>
        <w:t>UE data collection should minimize impact to user traffic transmission and power saving features</w:t>
      </w:r>
    </w:p>
    <w:p w14:paraId="77B33ACF" w14:textId="7B04BA71" w:rsidR="0E448755" w:rsidRDefault="0E448755" w:rsidP="0E448755">
      <w:pPr>
        <w:spacing w:after="0"/>
        <w:rPr>
          <w:rFonts w:eastAsia="SimSun"/>
          <w:b/>
          <w:bCs/>
        </w:rPr>
      </w:pPr>
    </w:p>
    <w:p w14:paraId="75DC4608" w14:textId="5CDA7426" w:rsidR="0E448755" w:rsidRDefault="0E448755" w:rsidP="0E448755">
      <w:pPr>
        <w:spacing w:after="0"/>
        <w:rPr>
          <w:rFonts w:eastAsia="SimSun"/>
          <w:b/>
          <w:bCs/>
        </w:rPr>
      </w:pPr>
    </w:p>
    <w:p w14:paraId="05174699" w14:textId="6FA036F0" w:rsidR="00C555D1" w:rsidRDefault="004B3131" w:rsidP="00FA68FB">
      <w:pPr>
        <w:spacing w:after="0"/>
        <w:jc w:val="both"/>
        <w:rPr>
          <w:rFonts w:eastAsia="SimSun"/>
        </w:rPr>
      </w:pPr>
      <w:r w:rsidRPr="533CE9D2">
        <w:rPr>
          <w:rFonts w:eastAsia="SimSun"/>
          <w:lang w:val="en-US"/>
        </w:rPr>
        <w:t xml:space="preserve">As the consumers of the data could differ for each of these applications, it is essential to understand the impact of these different data termination points. </w:t>
      </w:r>
      <w:r w:rsidR="001748E0" w:rsidRPr="533CE9D2">
        <w:rPr>
          <w:rFonts w:eastAsia="SimSun"/>
        </w:rPr>
        <w:t xml:space="preserve">Considering the </w:t>
      </w:r>
      <w:r w:rsidR="00B06080" w:rsidRPr="533CE9D2">
        <w:rPr>
          <w:rFonts w:eastAsia="SimSun"/>
        </w:rPr>
        <w:t xml:space="preserve">agreement </w:t>
      </w:r>
      <w:r w:rsidRPr="533CE9D2">
        <w:rPr>
          <w:rFonts w:eastAsia="SimSun"/>
        </w:rPr>
        <w:t xml:space="preserve">from the last RAN2 meeting, </w:t>
      </w:r>
      <w:r w:rsidR="00B06080" w:rsidRPr="533CE9D2">
        <w:rPr>
          <w:rFonts w:eastAsia="SimSun"/>
        </w:rPr>
        <w:t>related to MNO control of the standardized data collection transfer process, and management of data transfer</w:t>
      </w:r>
      <w:r w:rsidR="00FA2F36" w:rsidRPr="533CE9D2">
        <w:rPr>
          <w:rFonts w:eastAsia="SimSun"/>
        </w:rPr>
        <w:t xml:space="preserve">, </w:t>
      </w:r>
      <w:r w:rsidR="00865D25" w:rsidRPr="533CE9D2">
        <w:rPr>
          <w:rFonts w:eastAsia="SimSun"/>
        </w:rPr>
        <w:t>an obvious question is</w:t>
      </w:r>
      <w:r w:rsidR="00FA2F36" w:rsidRPr="533CE9D2">
        <w:rPr>
          <w:rFonts w:eastAsia="SimSun"/>
        </w:rPr>
        <w:t xml:space="preserve"> whether MNO control and management </w:t>
      </w:r>
      <w:r w:rsidR="005E1E37" w:rsidRPr="533CE9D2">
        <w:rPr>
          <w:rFonts w:eastAsia="SimSun"/>
        </w:rPr>
        <w:t xml:space="preserve">can be useful </w:t>
      </w:r>
      <w:r w:rsidR="00FA2F36" w:rsidRPr="533CE9D2">
        <w:rPr>
          <w:rFonts w:eastAsia="SimSun"/>
        </w:rPr>
        <w:t xml:space="preserve">for </w:t>
      </w:r>
      <w:r w:rsidR="00915C74" w:rsidRPr="533CE9D2">
        <w:rPr>
          <w:rFonts w:eastAsia="SimSun"/>
        </w:rPr>
        <w:t xml:space="preserve">cases in which </w:t>
      </w:r>
      <w:r w:rsidR="00FA2F36" w:rsidRPr="533CE9D2">
        <w:rPr>
          <w:rFonts w:eastAsia="SimSun"/>
        </w:rPr>
        <w:t>RAN</w:t>
      </w:r>
      <w:r w:rsidR="00915C74" w:rsidRPr="533CE9D2">
        <w:rPr>
          <w:rFonts w:eastAsia="SimSun"/>
        </w:rPr>
        <w:t xml:space="preserve"> is the data termination point.</w:t>
      </w:r>
      <w:r w:rsidR="00FE116E" w:rsidRPr="533CE9D2">
        <w:rPr>
          <w:rFonts w:eastAsia="SimSun"/>
        </w:rPr>
        <w:t xml:space="preserve"> </w:t>
      </w:r>
      <w:r w:rsidR="02AB2971" w:rsidRPr="533CE9D2">
        <w:rPr>
          <w:rFonts w:eastAsia="SimSun"/>
        </w:rPr>
        <w:t>The data transfer purposes can be categ</w:t>
      </w:r>
      <w:r w:rsidR="5027CE30" w:rsidRPr="533CE9D2">
        <w:rPr>
          <w:rFonts w:eastAsia="SimSun"/>
        </w:rPr>
        <w:t>orized</w:t>
      </w:r>
      <w:r w:rsidR="02AB2971" w:rsidRPr="533CE9D2">
        <w:rPr>
          <w:rFonts w:eastAsia="SimSun"/>
        </w:rPr>
        <w:t xml:space="preserve"> based on the</w:t>
      </w:r>
      <w:r w:rsidR="5E0969DB" w:rsidRPr="533CE9D2">
        <w:rPr>
          <w:rFonts w:eastAsia="SimSun"/>
        </w:rPr>
        <w:t xml:space="preserve"> two main</w:t>
      </w:r>
      <w:r w:rsidR="02AB2971" w:rsidRPr="533CE9D2">
        <w:rPr>
          <w:rFonts w:eastAsia="SimSun"/>
        </w:rPr>
        <w:t xml:space="preserve"> data termination points</w:t>
      </w:r>
      <w:r w:rsidR="00FA68FB">
        <w:rPr>
          <w:rFonts w:eastAsia="SimSun"/>
        </w:rPr>
        <w:t>,</w:t>
      </w:r>
      <w:r w:rsidR="02AB2971" w:rsidRPr="533CE9D2">
        <w:rPr>
          <w:rFonts w:eastAsia="SimSun"/>
        </w:rPr>
        <w:t xml:space="preserve"> </w:t>
      </w:r>
      <w:proofErr w:type="spellStart"/>
      <w:r w:rsidR="6ECEE747" w:rsidRPr="533CE9D2">
        <w:rPr>
          <w:rFonts w:eastAsia="SimSun"/>
        </w:rPr>
        <w:t>i</w:t>
      </w:r>
      <w:proofErr w:type="spellEnd"/>
      <w:r w:rsidR="6ECEE747" w:rsidRPr="533CE9D2">
        <w:rPr>
          <w:rFonts w:eastAsia="SimSun"/>
        </w:rPr>
        <w:t>..e., (1) CN</w:t>
      </w:r>
      <w:r w:rsidR="006917F7" w:rsidRPr="533CE9D2">
        <w:rPr>
          <w:rFonts w:eastAsia="SimSun"/>
          <w:lang w:eastAsia="zh-CN"/>
        </w:rPr>
        <w:t>/OAM</w:t>
      </w:r>
      <w:r w:rsidR="6ECEE747" w:rsidRPr="533CE9D2">
        <w:rPr>
          <w:rFonts w:eastAsia="SimSun"/>
        </w:rPr>
        <w:t xml:space="preserve"> and (2) RAN. </w:t>
      </w:r>
      <w:r w:rsidR="5BA5B214" w:rsidRPr="533CE9D2">
        <w:rPr>
          <w:rFonts w:eastAsia="SimSun"/>
        </w:rPr>
        <w:t xml:space="preserve">Since MNO control has been listed as one of the core requirements, it can be beneficial to analyze the main pillars that can </w:t>
      </w:r>
      <w:r w:rsidR="5DF5EA09" w:rsidRPr="533CE9D2">
        <w:rPr>
          <w:rFonts w:eastAsia="SimSun"/>
        </w:rPr>
        <w:t>enable these fundamental requirements</w:t>
      </w:r>
      <w:r w:rsidR="3A1927A0" w:rsidRPr="533CE9D2">
        <w:rPr>
          <w:rFonts w:eastAsia="SimSun"/>
        </w:rPr>
        <w:t xml:space="preserve"> for data collection</w:t>
      </w:r>
      <w:r w:rsidR="5DF5EA09" w:rsidRPr="533CE9D2">
        <w:rPr>
          <w:rFonts w:eastAsia="SimSun"/>
        </w:rPr>
        <w:t>.</w:t>
      </w:r>
      <w:r w:rsidR="2BAED9CD" w:rsidRPr="533CE9D2">
        <w:rPr>
          <w:rFonts w:eastAsia="SimSun"/>
        </w:rPr>
        <w:t xml:space="preserve"> We think the primary question is </w:t>
      </w:r>
      <w:r w:rsidR="4EF44C18" w:rsidRPr="533CE9D2">
        <w:rPr>
          <w:rFonts w:eastAsia="SimSun"/>
        </w:rPr>
        <w:t>how</w:t>
      </w:r>
      <w:r w:rsidR="2BAED9CD" w:rsidRPr="533CE9D2">
        <w:rPr>
          <w:rFonts w:eastAsia="SimSun"/>
        </w:rPr>
        <w:t xml:space="preserve"> MNO control </w:t>
      </w:r>
      <w:r w:rsidR="06A192E5" w:rsidRPr="533CE9D2">
        <w:rPr>
          <w:rFonts w:eastAsia="SimSun"/>
        </w:rPr>
        <w:t>can be ensured and whether CN involvement is necessary to fulfill these core requirements.</w:t>
      </w:r>
      <w:r w:rsidR="2F524D28" w:rsidRPr="533CE9D2">
        <w:rPr>
          <w:rFonts w:eastAsia="SimSun"/>
        </w:rPr>
        <w:t xml:space="preserve"> If CN</w:t>
      </w:r>
      <w:r w:rsidR="00124329">
        <w:rPr>
          <w:rFonts w:eastAsia="SimSun"/>
        </w:rPr>
        <w:t>/OAM</w:t>
      </w:r>
      <w:r w:rsidR="2F524D28" w:rsidRPr="533CE9D2">
        <w:rPr>
          <w:rFonts w:eastAsia="SimSun"/>
        </w:rPr>
        <w:t xml:space="preserve"> involvement in the data transfer and management of data is always required, then </w:t>
      </w:r>
      <w:r w:rsidR="2F524D28" w:rsidRPr="533CE9D2">
        <w:rPr>
          <w:rFonts w:eastAsia="SimSun"/>
        </w:rPr>
        <w:lastRenderedPageBreak/>
        <w:t>it seems logical to study whether an entity in CN</w:t>
      </w:r>
      <w:r w:rsidR="00124329">
        <w:rPr>
          <w:rFonts w:eastAsia="SimSun"/>
        </w:rPr>
        <w:t>/OAM</w:t>
      </w:r>
      <w:r w:rsidR="2F524D28" w:rsidRPr="533CE9D2">
        <w:rPr>
          <w:rFonts w:eastAsia="SimSun"/>
        </w:rPr>
        <w:t xml:space="preserve"> should be the centralized entity that governs the data transfer process and the collected data.</w:t>
      </w:r>
    </w:p>
    <w:p w14:paraId="3FF29365" w14:textId="77777777" w:rsidR="00915C74" w:rsidRPr="00FA2F36" w:rsidRDefault="00915C74" w:rsidP="00C555D1">
      <w:pPr>
        <w:spacing w:after="0"/>
        <w:rPr>
          <w:rFonts w:eastAsia="SimSun"/>
        </w:rPr>
      </w:pPr>
    </w:p>
    <w:p w14:paraId="330BC2FD" w14:textId="509595ED" w:rsidR="00C555D1" w:rsidRPr="00C555D1" w:rsidRDefault="00C555D1" w:rsidP="00C555D1">
      <w:pPr>
        <w:spacing w:after="0"/>
        <w:rPr>
          <w:rFonts w:eastAsia="SimSun"/>
          <w:b/>
          <w:bCs/>
        </w:rPr>
      </w:pPr>
      <w:r w:rsidRPr="533CE9D2">
        <w:rPr>
          <w:rFonts w:eastAsia="SimSun"/>
          <w:b/>
          <w:bCs/>
        </w:rPr>
        <w:t xml:space="preserve">Proposal </w:t>
      </w:r>
      <w:r w:rsidR="00F07038" w:rsidRPr="533CE9D2">
        <w:rPr>
          <w:rFonts w:eastAsia="SimSun"/>
          <w:b/>
          <w:bCs/>
        </w:rPr>
        <w:t>3</w:t>
      </w:r>
      <w:r w:rsidRPr="533CE9D2">
        <w:rPr>
          <w:rFonts w:eastAsia="SimSun"/>
          <w:b/>
          <w:bCs/>
        </w:rPr>
        <w:t xml:space="preserve">: RAN2 should study </w:t>
      </w:r>
      <w:r w:rsidR="0068380E" w:rsidRPr="533CE9D2">
        <w:rPr>
          <w:rFonts w:eastAsia="SimSun"/>
          <w:b/>
          <w:bCs/>
        </w:rPr>
        <w:t xml:space="preserve">if and </w:t>
      </w:r>
      <w:r w:rsidRPr="533CE9D2">
        <w:rPr>
          <w:rFonts w:eastAsia="SimSun"/>
          <w:b/>
          <w:bCs/>
        </w:rPr>
        <w:t xml:space="preserve">how MNO control can be ensured for both UE-side and NW-side data collection, </w:t>
      </w:r>
      <w:r w:rsidR="00FF06A4" w:rsidRPr="533CE9D2">
        <w:rPr>
          <w:rFonts w:eastAsia="SimSun"/>
          <w:b/>
          <w:bCs/>
          <w:lang w:eastAsia="zh-CN"/>
        </w:rPr>
        <w:t>e.g.,</w:t>
      </w:r>
      <w:r w:rsidR="00FF06A4" w:rsidRPr="533CE9D2">
        <w:rPr>
          <w:rFonts w:eastAsia="SimSun"/>
          <w:b/>
          <w:bCs/>
        </w:rPr>
        <w:t xml:space="preserve"> </w:t>
      </w:r>
      <w:r w:rsidRPr="533CE9D2">
        <w:rPr>
          <w:rFonts w:eastAsia="SimSun"/>
          <w:b/>
          <w:bCs/>
        </w:rPr>
        <w:t>whether the involvement of the CN</w:t>
      </w:r>
      <w:r w:rsidR="00FF06A4" w:rsidRPr="533CE9D2">
        <w:rPr>
          <w:rFonts w:eastAsia="SimSun"/>
          <w:b/>
          <w:bCs/>
          <w:lang w:eastAsia="zh-CN"/>
        </w:rPr>
        <w:t>/OAM</w:t>
      </w:r>
      <w:r w:rsidRPr="533CE9D2">
        <w:rPr>
          <w:rFonts w:eastAsia="SimSun"/>
          <w:b/>
          <w:bCs/>
        </w:rPr>
        <w:t xml:space="preserve"> or a centralized entity in CN</w:t>
      </w:r>
      <w:r w:rsidR="00FF06A4" w:rsidRPr="533CE9D2">
        <w:rPr>
          <w:rFonts w:eastAsia="SimSun"/>
          <w:b/>
          <w:bCs/>
          <w:lang w:eastAsia="zh-CN"/>
        </w:rPr>
        <w:t>/OAM</w:t>
      </w:r>
      <w:r w:rsidRPr="533CE9D2">
        <w:rPr>
          <w:rFonts w:eastAsia="SimSun"/>
          <w:b/>
          <w:bCs/>
        </w:rPr>
        <w:t xml:space="preserve"> </w:t>
      </w:r>
      <w:r w:rsidR="006917F7" w:rsidRPr="533CE9D2">
        <w:rPr>
          <w:rFonts w:eastAsia="SimSun"/>
          <w:b/>
          <w:bCs/>
          <w:lang w:eastAsia="zh-CN"/>
        </w:rPr>
        <w:t>can be</w:t>
      </w:r>
      <w:r w:rsidRPr="533CE9D2">
        <w:rPr>
          <w:rFonts w:eastAsia="SimSun"/>
          <w:b/>
          <w:bCs/>
        </w:rPr>
        <w:t xml:space="preserve"> </w:t>
      </w:r>
      <w:r w:rsidR="00FE116E" w:rsidRPr="533CE9D2">
        <w:rPr>
          <w:rFonts w:eastAsia="SimSun"/>
          <w:b/>
          <w:bCs/>
        </w:rPr>
        <w:t>common for all applications</w:t>
      </w:r>
      <w:r w:rsidRPr="533CE9D2">
        <w:rPr>
          <w:rFonts w:eastAsia="SimSun"/>
          <w:b/>
          <w:bCs/>
        </w:rPr>
        <w:t>.</w:t>
      </w:r>
    </w:p>
    <w:p w14:paraId="54D4B740" w14:textId="77777777" w:rsidR="00E25173" w:rsidRDefault="00E25173" w:rsidP="006B2E06">
      <w:pPr>
        <w:rPr>
          <w:rFonts w:eastAsia="SimSun"/>
        </w:rPr>
      </w:pPr>
    </w:p>
    <w:p w14:paraId="5E3710F5" w14:textId="340AA48D" w:rsidR="00CA5EA8" w:rsidRDefault="00CA5EA8" w:rsidP="006B2E06">
      <w:pPr>
        <w:rPr>
          <w:rFonts w:eastAsia="SimSun"/>
        </w:rPr>
      </w:pPr>
      <w:r>
        <w:rPr>
          <w:rFonts w:eastAsia="SimSun"/>
        </w:rPr>
        <w:t xml:space="preserve">The </w:t>
      </w:r>
      <w:r w:rsidR="00AA43F6">
        <w:rPr>
          <w:rFonts w:eastAsia="SimSun"/>
        </w:rPr>
        <w:t xml:space="preserve">main distinguishing factor for </w:t>
      </w:r>
      <w:r>
        <w:rPr>
          <w:rFonts w:eastAsia="SimSun"/>
        </w:rPr>
        <w:t xml:space="preserve">data transfer for </w:t>
      </w:r>
      <w:r w:rsidR="000F6219">
        <w:rPr>
          <w:rFonts w:eastAsia="SimSun"/>
        </w:rPr>
        <w:t>a specific</w:t>
      </w:r>
      <w:r>
        <w:rPr>
          <w:rFonts w:eastAsia="SimSun"/>
        </w:rPr>
        <w:t xml:space="preserve"> application </w:t>
      </w:r>
      <w:r w:rsidR="000F6219">
        <w:rPr>
          <w:rFonts w:eastAsia="SimSun"/>
        </w:rPr>
        <w:t xml:space="preserve">is the latency requirements of the data reporting. </w:t>
      </w:r>
      <w:r w:rsidR="001D1369">
        <w:rPr>
          <w:rFonts w:eastAsia="SimSun"/>
        </w:rPr>
        <w:t>Therefore, we think it is important to compare the latency requirements</w:t>
      </w:r>
      <w:r w:rsidR="004966AE">
        <w:rPr>
          <w:rFonts w:eastAsia="SimSun"/>
        </w:rPr>
        <w:t xml:space="preserve"> of these applications before considering further factors such as </w:t>
      </w:r>
      <w:r w:rsidR="007824DB">
        <w:rPr>
          <w:rFonts w:eastAsia="SimSun"/>
        </w:rPr>
        <w:t xml:space="preserve">the </w:t>
      </w:r>
      <w:r w:rsidR="004966AE">
        <w:rPr>
          <w:rFonts w:eastAsia="SimSun"/>
        </w:rPr>
        <w:t>size of data, frequency of reporting</w:t>
      </w:r>
      <w:r w:rsidR="008E0478">
        <w:rPr>
          <w:rFonts w:eastAsia="SimSun"/>
        </w:rPr>
        <w:t>,</w:t>
      </w:r>
      <w:r w:rsidR="004966AE">
        <w:rPr>
          <w:rFonts w:eastAsia="SimSun"/>
        </w:rPr>
        <w:t xml:space="preserve"> etc.</w:t>
      </w:r>
      <w:r w:rsidR="008E0478">
        <w:rPr>
          <w:rFonts w:eastAsia="SimSun"/>
        </w:rPr>
        <w:t xml:space="preserve"> </w:t>
      </w:r>
      <w:r w:rsidR="00E14388">
        <w:rPr>
          <w:rFonts w:eastAsia="SimSun"/>
        </w:rPr>
        <w:t xml:space="preserve">Additionally, the frequency of data transfer </w:t>
      </w:r>
      <w:r w:rsidR="007824DB">
        <w:rPr>
          <w:rFonts w:eastAsia="SimSun"/>
        </w:rPr>
        <w:t xml:space="preserve">can be </w:t>
      </w:r>
      <w:proofErr w:type="gramStart"/>
      <w:r w:rsidR="007824DB">
        <w:rPr>
          <w:rFonts w:eastAsia="SimSun"/>
        </w:rPr>
        <w:t>down-prioritized</w:t>
      </w:r>
      <w:proofErr w:type="gramEnd"/>
      <w:r w:rsidR="007824DB">
        <w:rPr>
          <w:rFonts w:eastAsia="SimSun"/>
        </w:rPr>
        <w:t xml:space="preserve"> as a criterion, since most of the applications require low to medium frequency of data transfer. </w:t>
      </w:r>
    </w:p>
    <w:p w14:paraId="349FB5DB" w14:textId="61D17D41" w:rsidR="00055BC8" w:rsidRDefault="00055BC8" w:rsidP="56352B60">
      <w:pPr>
        <w:spacing w:after="0"/>
        <w:rPr>
          <w:rFonts w:eastAsia="SimSun"/>
          <w:b/>
          <w:bCs/>
        </w:rPr>
      </w:pPr>
      <w:r w:rsidRPr="56352B60">
        <w:rPr>
          <w:rFonts w:eastAsia="SimSun"/>
          <w:b/>
          <w:bCs/>
        </w:rPr>
        <w:t xml:space="preserve">Proposal </w:t>
      </w:r>
      <w:r w:rsidR="00F07038" w:rsidRPr="56352B60">
        <w:rPr>
          <w:rFonts w:eastAsia="SimSun"/>
          <w:b/>
          <w:bCs/>
        </w:rPr>
        <w:t>4</w:t>
      </w:r>
      <w:r w:rsidRPr="56352B60">
        <w:rPr>
          <w:rFonts w:eastAsia="SimSun"/>
          <w:b/>
          <w:bCs/>
        </w:rPr>
        <w:t>: As the first step, RAN2 should prioritize analysing the latency requirements of data transfer for these diverse applications.</w:t>
      </w:r>
    </w:p>
    <w:p w14:paraId="51033A0C" w14:textId="77777777" w:rsidR="00055BC8" w:rsidRDefault="00055BC8" w:rsidP="00055BC8">
      <w:pPr>
        <w:pStyle w:val="ListParagraph"/>
        <w:spacing w:after="0"/>
        <w:rPr>
          <w:rFonts w:eastAsia="SimSun"/>
          <w:b/>
          <w:bCs/>
        </w:rPr>
      </w:pPr>
    </w:p>
    <w:p w14:paraId="00EBC185" w14:textId="77777777" w:rsidR="00055BC8" w:rsidRDefault="00055BC8" w:rsidP="00450E0A">
      <w:pPr>
        <w:spacing w:after="0"/>
        <w:rPr>
          <w:rFonts w:eastAsia="SimSun"/>
          <w:b/>
          <w:bCs/>
        </w:rPr>
      </w:pPr>
    </w:p>
    <w:p w14:paraId="5597F6A6" w14:textId="172C19DB" w:rsidR="6DFADA8A" w:rsidRPr="00032D34" w:rsidRDefault="6DFADA8A" w:rsidP="00032D34">
      <w:pPr>
        <w:pStyle w:val="Heading2"/>
        <w:rPr>
          <w:rFonts w:eastAsia="Arial"/>
          <w:sz w:val="32"/>
          <w:szCs w:val="22"/>
        </w:rPr>
      </w:pPr>
      <w:r w:rsidRPr="00032D34">
        <w:rPr>
          <w:rFonts w:eastAsia="Arial"/>
          <w:sz w:val="32"/>
          <w:szCs w:val="22"/>
        </w:rPr>
        <w:t>2.2 AI/ML framework</w:t>
      </w:r>
    </w:p>
    <w:p w14:paraId="64DF7BFF" w14:textId="7A4C8A4B" w:rsidR="6DFADA8A" w:rsidRDefault="6DFADA8A" w:rsidP="002903FC">
      <w:pPr>
        <w:tabs>
          <w:tab w:val="left" w:pos="840"/>
          <w:tab w:val="left" w:pos="1260"/>
          <w:tab w:val="left" w:pos="1680"/>
          <w:tab w:val="left" w:pos="2100"/>
          <w:tab w:val="left" w:pos="2520"/>
          <w:tab w:val="left" w:pos="2940"/>
          <w:tab w:val="left" w:pos="3180"/>
          <w:tab w:val="left" w:pos="3360"/>
          <w:tab w:val="center" w:pos="4819"/>
        </w:tabs>
        <w:spacing w:before="240" w:after="120" w:line="259" w:lineRule="auto"/>
        <w:jc w:val="both"/>
        <w:rPr>
          <w:rFonts w:eastAsia="Arial" w:cs="Arial"/>
          <w:color w:val="000000" w:themeColor="text1"/>
        </w:rPr>
      </w:pPr>
      <w:r w:rsidRPr="56352B60">
        <w:rPr>
          <w:rFonts w:eastAsiaTheme="minorEastAsia" w:cs="Arial"/>
          <w:color w:val="000000" w:themeColor="text1"/>
        </w:rPr>
        <w:t>To enhance the quality of experience, it will be more important than ever in 6G to improve the utilization of resources and enable faster QoS adaptation. AI/ML is one of the key features that must be native to the RAN protocol. Beyond use case-specific AI/ML functionality, 6G-RAN will be required to facilitate a flexible protocol design with AI as an integral component (AI-native) to cater to different device types, such as smartphones, wearables, sensors, IoT devices, AR/VR devices, holographic devices, etc. Given that these devices differ in their individual device capabilities, in essence, their ability to support AI/ML features may largely vary. For example, IoT devices typically have limited processing and storage capacity, while smartphones are equipped with higher computational capabilities. The RAN protocol design from 6G Day-1 should consider flexibility to handle these devices, ranging from no AI capability to full-featured AI devices. For designing an AI-native protocol, the core L2/L3 functions, e.g., MAC functions, such as link adaptation, resource allocation, UE reports, etc, should be studied as adaptive AI functions which can bring benefits for stringent services in terms of their demanding QoS requirements.</w:t>
      </w:r>
    </w:p>
    <w:p w14:paraId="63197A9D" w14:textId="2107C48B" w:rsidR="57AF13C3" w:rsidRDefault="57AF13C3" w:rsidP="56352B60">
      <w:pPr>
        <w:pStyle w:val="Proposal"/>
        <w:numPr>
          <w:ilvl w:val="0"/>
          <w:numId w:val="0"/>
        </w:numPr>
        <w:spacing w:before="120" w:line="259" w:lineRule="auto"/>
        <w:rPr>
          <w:rFonts w:eastAsia="Arial" w:cs="Arial"/>
          <w:color w:val="000000" w:themeColor="text1"/>
        </w:rPr>
      </w:pPr>
      <w:r w:rsidRPr="56352B60">
        <w:rPr>
          <w:rFonts w:eastAsia="Arial" w:cs="Arial"/>
          <w:b w:val="0"/>
          <w:bCs w:val="0"/>
          <w:color w:val="000000" w:themeColor="text1"/>
        </w:rPr>
        <w:t xml:space="preserve">For the application of AI/ML-based features, an essential aspect of the applicability of the AI/ML functionality has been introduced during 5G AI/ML work. The applicability status of an AI/ML functionality or configuration dictates whether the functionality can be applied for inference based on model availability, UE internal conditions, and network-side conditions if available. An applicability reporting framework in Release-19 was introduced to enable information exchange related to the AI/ML functionality/configuration applicability between the UE and the network. The reporting of initial applicability is performed using RRCReconfigurationComplete based on the received RRC configuration, and the subsequent reporting of change in applicability/inapplicability status of a functionality/configuration is signaled using the existing framework using UE Assistance Information (UAI). Since UAI was originally designed for UE preference related to parameters such as preferred RRC state, DRX preference, overheating, etc., which allows UE to optionally provide its preference to the network, if enabled. Given that the applicability/inapplicability of AI/ML-related configuration is crucial for meaningful inference outcomes, therefore, applicability reporting and consecutive network behavior should not be restricted to UE preference. </w:t>
      </w:r>
      <w:proofErr w:type="gramStart"/>
      <w:r w:rsidRPr="56352B60">
        <w:rPr>
          <w:rFonts w:eastAsia="Arial" w:cs="Arial"/>
          <w:b w:val="0"/>
          <w:bCs w:val="0"/>
          <w:color w:val="000000" w:themeColor="text1"/>
        </w:rPr>
        <w:t>In particular, due</w:t>
      </w:r>
      <w:proofErr w:type="gramEnd"/>
      <w:r w:rsidRPr="56352B60">
        <w:rPr>
          <w:rFonts w:eastAsia="Arial" w:cs="Arial"/>
          <w:b w:val="0"/>
          <w:bCs w:val="0"/>
          <w:color w:val="000000" w:themeColor="text1"/>
        </w:rPr>
        <w:t xml:space="preserve"> to the dynamic nature of AI/ML applicability based on UE internal conditions and/or network-side conditions, UE may encounter a situation where a previously applicable inference configuration becomes inapplicable, which can lead to an inaccurate/garbage inference outcome if not reconfigured/deconfigured by the network. Therefore, it’s important for RAN2 to study the requirements for AI/ML-related signaling and consider enhancements to ensure consistency in the application of AI/ML functionality at the UE and the network side. An AI/ML-specific framework (including applicability reporting framework) should be analyzed to consider the benefits and impacts of UE autonomous behavior on the applicability/inapplicability of AI/ML functionality.</w:t>
      </w:r>
    </w:p>
    <w:p w14:paraId="7FF6A01B" w14:textId="08DD8DCB" w:rsidR="056568AE" w:rsidRDefault="056568AE" w:rsidP="56352B60">
      <w:pPr>
        <w:tabs>
          <w:tab w:val="left" w:pos="1701"/>
        </w:tabs>
        <w:spacing w:after="120"/>
        <w:ind w:left="1304" w:hanging="1304"/>
        <w:jc w:val="both"/>
        <w:rPr>
          <w:rFonts w:eastAsia="Arial" w:cs="Arial"/>
          <w:b/>
          <w:bCs/>
          <w:color w:val="000000" w:themeColor="text1"/>
        </w:rPr>
      </w:pPr>
    </w:p>
    <w:p w14:paraId="37184663" w14:textId="684FB8AE" w:rsidR="57AF13C3" w:rsidRDefault="57AF13C3" w:rsidP="56352B60">
      <w:pPr>
        <w:pStyle w:val="Proposal"/>
        <w:numPr>
          <w:ilvl w:val="0"/>
          <w:numId w:val="0"/>
        </w:numPr>
        <w:rPr>
          <w:rFonts w:eastAsia="Arial" w:cs="Arial"/>
          <w:b w:val="0"/>
          <w:bCs w:val="0"/>
          <w:color w:val="000000" w:themeColor="text1"/>
        </w:rPr>
      </w:pPr>
      <w:r w:rsidRPr="56352B60">
        <w:rPr>
          <w:rFonts w:eastAsia="Arial" w:cs="Arial"/>
          <w:color w:val="000000" w:themeColor="text1"/>
        </w:rPr>
        <w:t xml:space="preserve">Proposal </w:t>
      </w:r>
      <w:r w:rsidR="00917ABB">
        <w:rPr>
          <w:rFonts w:eastAsia="Arial" w:cs="Arial"/>
          <w:color w:val="000000" w:themeColor="text1"/>
        </w:rPr>
        <w:t>5</w:t>
      </w:r>
      <w:r w:rsidRPr="56352B60">
        <w:rPr>
          <w:rFonts w:eastAsia="Arial" w:cs="Arial"/>
          <w:color w:val="000000" w:themeColor="text1"/>
        </w:rPr>
        <w:t>: RAN2 is suggested to study enhancements for an AI/ML-specific applicability framework (e.g., applicability reporting and updates) to ensure consistency at the UE and the network side, e.g., deactivate inapplicable AIML configuration timely.</w:t>
      </w:r>
    </w:p>
    <w:p w14:paraId="265BA112" w14:textId="627BC6BF" w:rsidR="1C50B2DA" w:rsidRDefault="1C50B2DA" w:rsidP="00516A58">
      <w:pPr>
        <w:spacing w:before="240" w:line="276" w:lineRule="auto"/>
        <w:jc w:val="both"/>
        <w:rPr>
          <w:rFonts w:eastAsia="Arial" w:cs="Arial"/>
        </w:rPr>
      </w:pPr>
      <w:r w:rsidRPr="56352B60">
        <w:rPr>
          <w:rFonts w:eastAsia="Arial" w:cs="Arial"/>
        </w:rPr>
        <w:lastRenderedPageBreak/>
        <w:t>Due to the restrictions of inter-vendor collaborations, the scope of AI/ML framework in 5G is limited to some extent to cell-specific models.  Although support through multiple cells and the functioning of AI/ML features during handover and radio link failure (RLF) have been discussed, the outcome does not necessarily ensure an uninterrupted functioning of features enabled by AI/ML and a guaranteed performance accuracy during handover or RLF.  Network-side additional conditions (represented by associated IDs) are required for UE to determine the applicability and to perform useful inference if applicable. Enhancing the validity of associated ID(s) to larger areas can help to broaden the applicability of AI/ML features without interruption. We think it is essential to study consistency in AI/ML performance while the UE is mobile and transitions between different RRC states, and if required, inter-vendor collaboration should be supported for a future-proof solution in terms of applicability of AI/ML features, inference, and data collection.</w:t>
      </w:r>
    </w:p>
    <w:p w14:paraId="7AEF8169" w14:textId="2474343B" w:rsidR="1C50B2DA" w:rsidRDefault="1C50B2DA" w:rsidP="56352B60">
      <w:pPr>
        <w:pStyle w:val="ListParagraph"/>
        <w:spacing w:after="0"/>
        <w:ind w:left="1304" w:hanging="1304"/>
        <w:jc w:val="both"/>
        <w:rPr>
          <w:rFonts w:eastAsia="Arial" w:cs="Arial"/>
          <w:b/>
          <w:bCs/>
        </w:rPr>
      </w:pPr>
      <w:r w:rsidRPr="56352B60">
        <w:rPr>
          <w:rFonts w:eastAsia="Arial" w:cs="Arial"/>
          <w:b/>
          <w:bCs/>
        </w:rPr>
        <w:t xml:space="preserve">Proposal </w:t>
      </w:r>
      <w:r w:rsidR="00917ABB">
        <w:rPr>
          <w:rFonts w:eastAsia="Arial" w:cs="Arial"/>
          <w:b/>
          <w:bCs/>
        </w:rPr>
        <w:t>6</w:t>
      </w:r>
      <w:r w:rsidRPr="56352B60">
        <w:rPr>
          <w:rFonts w:eastAsia="Arial" w:cs="Arial"/>
          <w:b/>
          <w:bCs/>
        </w:rPr>
        <w:t>: RAN2 will study how to ensure a smooth transition and maintain performance accuracy of active AI/ML features during mobility and RLF.</w:t>
      </w:r>
    </w:p>
    <w:p w14:paraId="6506BC76" w14:textId="65CF0468" w:rsidR="056568AE" w:rsidRDefault="056568AE" w:rsidP="056568AE">
      <w:pPr>
        <w:pStyle w:val="Proposal"/>
        <w:numPr>
          <w:ilvl w:val="0"/>
          <w:numId w:val="0"/>
        </w:numPr>
        <w:rPr>
          <w:rFonts w:eastAsia="Arial" w:cs="Arial"/>
          <w:color w:val="000000" w:themeColor="text1"/>
        </w:rPr>
      </w:pPr>
    </w:p>
    <w:p w14:paraId="6118539A" w14:textId="65B75036" w:rsidR="6DFADA8A" w:rsidRDefault="6DFADA8A" w:rsidP="00032D34">
      <w:pPr>
        <w:pStyle w:val="Heading1"/>
        <w:numPr>
          <w:ilvl w:val="0"/>
          <w:numId w:val="8"/>
        </w:numPr>
        <w:spacing w:before="120" w:after="120" w:line="259" w:lineRule="auto"/>
        <w:rPr>
          <w:rFonts w:eastAsia="SimSun"/>
        </w:rPr>
      </w:pPr>
      <w:r w:rsidRPr="56352B60">
        <w:rPr>
          <w:rFonts w:eastAsia="SimSun"/>
        </w:rPr>
        <w:t>Conclusion</w:t>
      </w:r>
    </w:p>
    <w:p w14:paraId="08F70BC4" w14:textId="5EB5D433" w:rsidR="00BF07C7" w:rsidRDefault="00BF07C7" w:rsidP="00032D34">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0366262C" w14:textId="50FE3946" w:rsidR="301E882D" w:rsidRDefault="301E882D" w:rsidP="007E0D4E">
      <w:pPr>
        <w:spacing w:after="0"/>
        <w:rPr>
          <w:rFonts w:eastAsia="SimSun"/>
          <w:b/>
          <w:bCs/>
        </w:rPr>
      </w:pPr>
      <w:r w:rsidRPr="56352B60">
        <w:rPr>
          <w:rFonts w:eastAsia="SimSun"/>
          <w:b/>
          <w:bCs/>
        </w:rPr>
        <w:t>Observation 1: The purpose of data collection (e.g., MDT, QoE, SON, AIML) and, consequently, the corresponding requirements for data transfer differ from those of traditional radio-related control or user plane data.</w:t>
      </w:r>
    </w:p>
    <w:p w14:paraId="7C344AA3" w14:textId="4E7BA039" w:rsidR="20292211" w:rsidRDefault="20292211" w:rsidP="56352B60">
      <w:pPr>
        <w:spacing w:before="120" w:after="0"/>
        <w:rPr>
          <w:rFonts w:eastAsia="SimSun"/>
        </w:rPr>
      </w:pPr>
      <w:r w:rsidRPr="56352B60">
        <w:rPr>
          <w:rFonts w:eastAsia="SimSun"/>
          <w:b/>
          <w:bCs/>
          <w:lang w:eastAsia="zh-CN"/>
        </w:rPr>
        <w:t>Observation 2: The legacy data collection/transfer via control plane signalling is sometimes inefficient.</w:t>
      </w:r>
    </w:p>
    <w:p w14:paraId="1365B201" w14:textId="0BE7CA15" w:rsidR="35C1F49B" w:rsidRDefault="35C1F49B" w:rsidP="56352B60">
      <w:pPr>
        <w:spacing w:before="120" w:after="0"/>
        <w:rPr>
          <w:rFonts w:eastAsia="Arial" w:cs="Arial"/>
          <w:color w:val="000000" w:themeColor="text1"/>
        </w:rPr>
      </w:pPr>
      <w:r w:rsidRPr="56352B60">
        <w:rPr>
          <w:rFonts w:eastAsia="Arial" w:cs="Arial"/>
          <w:b/>
          <w:bCs/>
          <w:color w:val="000000" w:themeColor="text1"/>
        </w:rPr>
        <w:t>Observation 3: In the past 5GA discussion about UE/NW-side data collection does not include those cases where real-time measurement report is required.</w:t>
      </w:r>
    </w:p>
    <w:p w14:paraId="27A5BF55" w14:textId="5F05A1A0" w:rsidR="56352B60" w:rsidRDefault="56352B60" w:rsidP="56352B60">
      <w:pPr>
        <w:spacing w:before="120" w:after="0"/>
        <w:rPr>
          <w:rFonts w:eastAsia="SimSun"/>
          <w:b/>
          <w:bCs/>
        </w:rPr>
      </w:pPr>
    </w:p>
    <w:p w14:paraId="5E5A6A6E" w14:textId="04EC961D" w:rsidR="149F4F78" w:rsidRDefault="149F4F78" w:rsidP="56352B60">
      <w:pPr>
        <w:rPr>
          <w:rFonts w:eastAsia="Arial" w:cs="Arial"/>
          <w:b/>
          <w:bCs/>
          <w:color w:val="000000" w:themeColor="text1"/>
        </w:rPr>
      </w:pPr>
      <w:r w:rsidRPr="56352B60">
        <w:rPr>
          <w:rFonts w:eastAsia="Arial" w:cs="Arial"/>
          <w:b/>
          <w:bCs/>
          <w:color w:val="000000" w:themeColor="text1"/>
        </w:rPr>
        <w:t>Proposal 1: RAN2 clarifies that the scope of data transfer framework does not include the cases where real-time report (e.g., CSI report, RRM measurement report) is required. Data related to data collection (AI/ML, sensing, SON/MDT, QoE) can be treated separately from control plane and user plane data.</w:t>
      </w:r>
    </w:p>
    <w:p w14:paraId="312AC3BE" w14:textId="34DDFC1A" w:rsidR="0E627E26" w:rsidRDefault="0E627E26" w:rsidP="56352B60">
      <w:pPr>
        <w:spacing w:before="120" w:after="120"/>
        <w:rPr>
          <w:rFonts w:eastAsia="SimSun"/>
          <w:b/>
          <w:bCs/>
        </w:rPr>
      </w:pPr>
      <w:r w:rsidRPr="56352B60">
        <w:rPr>
          <w:rFonts w:eastAsia="SimSun"/>
          <w:b/>
          <w:bCs/>
        </w:rPr>
        <w:t>Proposal 2: The following baseline requirements apply to all applications (AIML, sensing, SON/MDT, QoE), including data collected at the UE-side and the NW-side.</w:t>
      </w:r>
    </w:p>
    <w:p w14:paraId="1A2D6ECF"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The data collected is secured and data integrity and confidentiality for that data is ensured.</w:t>
      </w:r>
    </w:p>
    <w:p w14:paraId="3455F20C"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User data privacy, anonymity and user consent </w:t>
      </w:r>
      <w:proofErr w:type="gramStart"/>
      <w:r w:rsidRPr="56352B60">
        <w:rPr>
          <w:rFonts w:eastAsia="SimSun"/>
          <w:b/>
          <w:bCs/>
        </w:rPr>
        <w:t>is</w:t>
      </w:r>
      <w:proofErr w:type="gramEnd"/>
      <w:r w:rsidRPr="56352B60">
        <w:rPr>
          <w:rFonts w:eastAsia="SimSun"/>
          <w:b/>
          <w:bCs/>
        </w:rPr>
        <w:t xml:space="preserve"> respected.</w:t>
      </w:r>
    </w:p>
    <w:p w14:paraId="5CF185B4" w14:textId="2B6B7026"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The MNO has full control of the standardized data collection transfer process and can manage data transfer to the server for UE side data collection, without the need of Service Level Agreement (SLA) for this purpose (This includes initiating, terminating, and fully managing data transfer). </w:t>
      </w:r>
    </w:p>
    <w:p w14:paraId="542D099C"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MNO has full visibility for standardized data.</w:t>
      </w:r>
    </w:p>
    <w:p w14:paraId="44F605A8"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The design is future-proof and extendable. </w:t>
      </w:r>
    </w:p>
    <w:p w14:paraId="165DBE05"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The UE data collection should minimize impact to the UE battery, UE processing and memory utilization.</w:t>
      </w:r>
    </w:p>
    <w:p w14:paraId="1574DC70" w14:textId="54801FF5" w:rsidR="0E627E26" w:rsidRDefault="0E627E26" w:rsidP="002903FC">
      <w:pPr>
        <w:ind w:left="720"/>
        <w:rPr>
          <w:rFonts w:eastAsia="SimSun"/>
          <w:b/>
          <w:bCs/>
        </w:rPr>
      </w:pPr>
      <w:r w:rsidRPr="56352B60">
        <w:rPr>
          <w:rFonts w:eastAsia="SimSun"/>
          <w:b/>
          <w:bCs/>
        </w:rPr>
        <w:t>-</w:t>
      </w:r>
      <w:r>
        <w:tab/>
      </w:r>
      <w:r w:rsidRPr="56352B60">
        <w:rPr>
          <w:rFonts w:eastAsia="SimSun"/>
          <w:b/>
          <w:bCs/>
        </w:rPr>
        <w:t>UE data collection should minimize impact to user traffic transmission and power saving features</w:t>
      </w:r>
    </w:p>
    <w:p w14:paraId="5FAC67CE" w14:textId="431D3D33" w:rsidR="3CB7E788" w:rsidRDefault="3CB7E788" w:rsidP="007E0D4E">
      <w:pPr>
        <w:spacing w:before="120"/>
        <w:rPr>
          <w:rFonts w:eastAsia="SimSun"/>
          <w:b/>
          <w:bCs/>
        </w:rPr>
      </w:pPr>
      <w:r w:rsidRPr="56352B60">
        <w:rPr>
          <w:rFonts w:eastAsia="SimSun"/>
          <w:b/>
          <w:bCs/>
        </w:rPr>
        <w:t>Proposal 3: RAN2 should study if and how MNO control can be ensured for both UE-side and NW-side data collection, e.g., whether the involvement of the CN/OAM or a centralized entity in CN/OAM can be common for all applications.</w:t>
      </w:r>
    </w:p>
    <w:p w14:paraId="53324898" w14:textId="29BE3238" w:rsidR="54D1BD6E" w:rsidRDefault="54D1BD6E" w:rsidP="007E0D4E">
      <w:pPr>
        <w:spacing w:before="120"/>
        <w:rPr>
          <w:rFonts w:eastAsia="SimSun"/>
          <w:b/>
          <w:bCs/>
        </w:rPr>
      </w:pPr>
      <w:r w:rsidRPr="56352B60">
        <w:rPr>
          <w:rFonts w:eastAsia="SimSun"/>
          <w:b/>
          <w:bCs/>
        </w:rPr>
        <w:t>Proposal 4: As the first step, RAN2 should prioritize analysing the latency requirements of data transfer for these diverse applications.</w:t>
      </w:r>
    </w:p>
    <w:p w14:paraId="4EEEB191" w14:textId="0FD2F9C0" w:rsidR="348A4E70" w:rsidRDefault="348A4E70" w:rsidP="007E0D4E">
      <w:pPr>
        <w:pStyle w:val="Proposal"/>
        <w:numPr>
          <w:ilvl w:val="0"/>
          <w:numId w:val="0"/>
        </w:numPr>
        <w:spacing w:before="120"/>
        <w:rPr>
          <w:rFonts w:eastAsiaTheme="minorEastAsia" w:cs="Arial"/>
        </w:rPr>
      </w:pPr>
      <w:r w:rsidRPr="56352B60">
        <w:rPr>
          <w:rFonts w:eastAsia="Arial" w:cs="Arial"/>
          <w:color w:val="000000" w:themeColor="text1"/>
        </w:rPr>
        <w:t xml:space="preserve">Proposal </w:t>
      </w:r>
      <w:r w:rsidR="006A0C80">
        <w:rPr>
          <w:rFonts w:eastAsia="Arial" w:cs="Arial"/>
          <w:color w:val="000000" w:themeColor="text1"/>
        </w:rPr>
        <w:t>5</w:t>
      </w:r>
      <w:r w:rsidRPr="56352B60">
        <w:rPr>
          <w:rFonts w:eastAsia="Arial" w:cs="Arial"/>
          <w:color w:val="000000" w:themeColor="text1"/>
        </w:rPr>
        <w:t>: RAN2 is suggested to study enhancements for an AI/ML-specific applicability framework (e.g., applicability reporting and updates) to ensure consistency at the UE and the network side, e.g., deactivate inapplicabl</w:t>
      </w:r>
      <w:r w:rsidRPr="56352B60">
        <w:rPr>
          <w:rFonts w:eastAsiaTheme="minorEastAsia" w:cs="Arial"/>
        </w:rPr>
        <w:t>e AIML configuration timely.</w:t>
      </w:r>
    </w:p>
    <w:p w14:paraId="6100B348" w14:textId="68B7A2EF" w:rsidR="286812B2" w:rsidRDefault="286812B2" w:rsidP="007E0D4E">
      <w:pPr>
        <w:pStyle w:val="Proposal"/>
        <w:numPr>
          <w:ilvl w:val="0"/>
          <w:numId w:val="0"/>
        </w:numPr>
        <w:spacing w:before="240"/>
        <w:rPr>
          <w:rFonts w:eastAsia="Arial" w:cs="Arial"/>
        </w:rPr>
      </w:pPr>
      <w:r w:rsidRPr="56352B60">
        <w:rPr>
          <w:rFonts w:eastAsia="Arial" w:cs="Arial"/>
        </w:rPr>
        <w:lastRenderedPageBreak/>
        <w:t xml:space="preserve">Proposal </w:t>
      </w:r>
      <w:r w:rsidR="006A0C80">
        <w:rPr>
          <w:rFonts w:eastAsia="Arial" w:cs="Arial"/>
        </w:rPr>
        <w:t>6</w:t>
      </w:r>
      <w:r w:rsidRPr="56352B60">
        <w:rPr>
          <w:rFonts w:eastAsia="Arial" w:cs="Arial"/>
        </w:rPr>
        <w:t>: RAN2 will study how to ensure a smooth transition and maintain performance accuracy of active AI/ML features during mobility and RLF.</w:t>
      </w:r>
    </w:p>
    <w:p w14:paraId="276F9D6A" w14:textId="57642762" w:rsidR="56352B60" w:rsidRDefault="56352B60" w:rsidP="56352B60">
      <w:pPr>
        <w:pStyle w:val="Proposal"/>
        <w:numPr>
          <w:ilvl w:val="0"/>
          <w:numId w:val="0"/>
        </w:numPr>
        <w:spacing w:before="120"/>
        <w:rPr>
          <w:rFonts w:eastAsiaTheme="minorEastAsia" w:cs="Arial"/>
          <w:color w:val="000000" w:themeColor="text1"/>
        </w:rPr>
      </w:pPr>
    </w:p>
    <w:p w14:paraId="537EE29E" w14:textId="0A9617FD" w:rsidR="00707FB7" w:rsidRPr="0058701B" w:rsidRDefault="00A719D1" w:rsidP="0E448755">
      <w:pPr>
        <w:pStyle w:val="Heading1"/>
        <w:spacing w:before="120"/>
        <w:rPr>
          <w:rFonts w:eastAsia="SimSun"/>
        </w:rPr>
      </w:pPr>
      <w:r>
        <w:rPr>
          <w:rFonts w:eastAsia="SimSun"/>
        </w:rPr>
        <w:t xml:space="preserve">4   </w:t>
      </w:r>
      <w:r w:rsidR="00707FB7" w:rsidRPr="0E448755">
        <w:rPr>
          <w:rFonts w:eastAsia="SimSun"/>
        </w:rPr>
        <w:t>References</w:t>
      </w:r>
    </w:p>
    <w:p w14:paraId="6F0C117D" w14:textId="77777777" w:rsidR="00707FB7" w:rsidRDefault="00707FB7" w:rsidP="00074606">
      <w:pPr>
        <w:pStyle w:val="Proposal"/>
        <w:numPr>
          <w:ilvl w:val="0"/>
          <w:numId w:val="0"/>
        </w:numPr>
        <w:spacing w:line="480" w:lineRule="auto"/>
        <w:ind w:left="1304" w:hanging="1304"/>
        <w:rPr>
          <w:lang w:val="en-US"/>
        </w:rPr>
      </w:pPr>
    </w:p>
    <w:p w14:paraId="6BA57A36" w14:textId="2ED029DF" w:rsidR="0043735A" w:rsidRDefault="7B3103EC" w:rsidP="00074606">
      <w:pPr>
        <w:pStyle w:val="Proposal"/>
        <w:numPr>
          <w:ilvl w:val="0"/>
          <w:numId w:val="0"/>
        </w:numPr>
        <w:tabs>
          <w:tab w:val="num" w:pos="1985"/>
        </w:tabs>
        <w:spacing w:after="0" w:line="480" w:lineRule="auto"/>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31C2" w14:textId="77777777" w:rsidR="008C64CF" w:rsidRDefault="008C64CF">
      <w:pPr>
        <w:spacing w:after="0"/>
      </w:pPr>
      <w:r>
        <w:separator/>
      </w:r>
    </w:p>
  </w:endnote>
  <w:endnote w:type="continuationSeparator" w:id="0">
    <w:p w14:paraId="0BD33AB6" w14:textId="77777777" w:rsidR="008C64CF" w:rsidRDefault="008C64CF">
      <w:pPr>
        <w:spacing w:after="0"/>
      </w:pPr>
      <w:r>
        <w:continuationSeparator/>
      </w:r>
    </w:p>
  </w:endnote>
  <w:endnote w:type="continuationNotice" w:id="1">
    <w:p w14:paraId="69776A4F" w14:textId="77777777" w:rsidR="008C64CF" w:rsidRDefault="008C6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F99FF" w14:textId="77777777" w:rsidR="008C64CF" w:rsidRDefault="008C64CF">
      <w:pPr>
        <w:spacing w:after="0"/>
      </w:pPr>
      <w:r>
        <w:separator/>
      </w:r>
    </w:p>
  </w:footnote>
  <w:footnote w:type="continuationSeparator" w:id="0">
    <w:p w14:paraId="50832D14" w14:textId="77777777" w:rsidR="008C64CF" w:rsidRDefault="008C64CF">
      <w:pPr>
        <w:spacing w:after="0"/>
      </w:pPr>
      <w:r>
        <w:continuationSeparator/>
      </w:r>
    </w:p>
  </w:footnote>
  <w:footnote w:type="continuationNotice" w:id="1">
    <w:p w14:paraId="6B90AF5E" w14:textId="77777777" w:rsidR="008C64CF" w:rsidRDefault="008C64CF">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16cid:durableId="877595254">
    <w:abstractNumId w:val="8"/>
  </w:num>
  <w:num w:numId="2" w16cid:durableId="1318144947">
    <w:abstractNumId w:val="7"/>
  </w:num>
  <w:num w:numId="3" w16cid:durableId="990252826">
    <w:abstractNumId w:val="5"/>
  </w:num>
  <w:num w:numId="4" w16cid:durableId="1499688829">
    <w:abstractNumId w:val="1"/>
  </w:num>
  <w:num w:numId="5" w16cid:durableId="1963414938">
    <w:abstractNumId w:val="4"/>
  </w:num>
  <w:num w:numId="6" w16cid:durableId="609704568">
    <w:abstractNumId w:val="6"/>
  </w:num>
  <w:num w:numId="7" w16cid:durableId="249626638">
    <w:abstractNumId w:val="9"/>
  </w:num>
  <w:num w:numId="8" w16cid:durableId="1222248332">
    <w:abstractNumId w:val="2"/>
  </w:num>
  <w:num w:numId="9" w16cid:durableId="1947931533">
    <w:abstractNumId w:val="3"/>
  </w:num>
  <w:num w:numId="10" w16cid:durableId="565651670">
    <w:abstractNumId w:val="10"/>
  </w:num>
  <w:num w:numId="11" w16cid:durableId="14085393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7FDB"/>
    <w:rsid w:val="000104C6"/>
    <w:rsid w:val="00010B23"/>
    <w:rsid w:val="00011B32"/>
    <w:rsid w:val="00011C80"/>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C76"/>
    <w:rsid w:val="00023E1B"/>
    <w:rsid w:val="00025166"/>
    <w:rsid w:val="0002519A"/>
    <w:rsid w:val="0002644D"/>
    <w:rsid w:val="0002686B"/>
    <w:rsid w:val="0002710A"/>
    <w:rsid w:val="0002751E"/>
    <w:rsid w:val="00027610"/>
    <w:rsid w:val="00027A4F"/>
    <w:rsid w:val="0003076B"/>
    <w:rsid w:val="000311AB"/>
    <w:rsid w:val="00031A32"/>
    <w:rsid w:val="000323CC"/>
    <w:rsid w:val="00032A3D"/>
    <w:rsid w:val="00032D34"/>
    <w:rsid w:val="0003318D"/>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2096"/>
    <w:rsid w:val="00042319"/>
    <w:rsid w:val="000434A0"/>
    <w:rsid w:val="00043A56"/>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5BC8"/>
    <w:rsid w:val="00055D38"/>
    <w:rsid w:val="00055F0C"/>
    <w:rsid w:val="00055FE0"/>
    <w:rsid w:val="0005654A"/>
    <w:rsid w:val="0005719B"/>
    <w:rsid w:val="00057BF9"/>
    <w:rsid w:val="00057D99"/>
    <w:rsid w:val="00057DFB"/>
    <w:rsid w:val="00057EDE"/>
    <w:rsid w:val="00060097"/>
    <w:rsid w:val="000600EA"/>
    <w:rsid w:val="000602D3"/>
    <w:rsid w:val="00061A98"/>
    <w:rsid w:val="00062DD8"/>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520"/>
    <w:rsid w:val="000867B6"/>
    <w:rsid w:val="00086AA3"/>
    <w:rsid w:val="00086E38"/>
    <w:rsid w:val="0008704B"/>
    <w:rsid w:val="00090D57"/>
    <w:rsid w:val="00090F1D"/>
    <w:rsid w:val="000911AE"/>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9C2"/>
    <w:rsid w:val="000A7E44"/>
    <w:rsid w:val="000A7E4B"/>
    <w:rsid w:val="000B03EF"/>
    <w:rsid w:val="000B0645"/>
    <w:rsid w:val="000B13AB"/>
    <w:rsid w:val="000B1F9D"/>
    <w:rsid w:val="000B2345"/>
    <w:rsid w:val="000B42E4"/>
    <w:rsid w:val="000B4F24"/>
    <w:rsid w:val="000B53C7"/>
    <w:rsid w:val="000B549B"/>
    <w:rsid w:val="000B5F51"/>
    <w:rsid w:val="000B5FD4"/>
    <w:rsid w:val="000B615D"/>
    <w:rsid w:val="000B67CB"/>
    <w:rsid w:val="000B75D3"/>
    <w:rsid w:val="000B7744"/>
    <w:rsid w:val="000C0771"/>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100365"/>
    <w:rsid w:val="00100747"/>
    <w:rsid w:val="0010107C"/>
    <w:rsid w:val="00102032"/>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1E34"/>
    <w:rsid w:val="001223A5"/>
    <w:rsid w:val="001224E4"/>
    <w:rsid w:val="0012303C"/>
    <w:rsid w:val="001231C3"/>
    <w:rsid w:val="00123BD6"/>
    <w:rsid w:val="00123FF4"/>
    <w:rsid w:val="00124329"/>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40602"/>
    <w:rsid w:val="00141227"/>
    <w:rsid w:val="001412EB"/>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6033A"/>
    <w:rsid w:val="00160B27"/>
    <w:rsid w:val="001612E9"/>
    <w:rsid w:val="00161886"/>
    <w:rsid w:val="00161CB4"/>
    <w:rsid w:val="00162C8A"/>
    <w:rsid w:val="00162DE8"/>
    <w:rsid w:val="001630DF"/>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3B7"/>
    <w:rsid w:val="00186A9B"/>
    <w:rsid w:val="00186E87"/>
    <w:rsid w:val="001875CA"/>
    <w:rsid w:val="00187C45"/>
    <w:rsid w:val="00191068"/>
    <w:rsid w:val="00191BCF"/>
    <w:rsid w:val="00191BF9"/>
    <w:rsid w:val="001920E5"/>
    <w:rsid w:val="001922FC"/>
    <w:rsid w:val="001940F7"/>
    <w:rsid w:val="00194427"/>
    <w:rsid w:val="001958C5"/>
    <w:rsid w:val="001959BB"/>
    <w:rsid w:val="00195C80"/>
    <w:rsid w:val="00195D85"/>
    <w:rsid w:val="001962A8"/>
    <w:rsid w:val="001962F3"/>
    <w:rsid w:val="001963FC"/>
    <w:rsid w:val="0019646A"/>
    <w:rsid w:val="00196527"/>
    <w:rsid w:val="00196668"/>
    <w:rsid w:val="00197BD6"/>
    <w:rsid w:val="001A0292"/>
    <w:rsid w:val="001A0BCA"/>
    <w:rsid w:val="001A0D58"/>
    <w:rsid w:val="001A1ED1"/>
    <w:rsid w:val="001A1FFA"/>
    <w:rsid w:val="001A2114"/>
    <w:rsid w:val="001A2A59"/>
    <w:rsid w:val="001A2EC3"/>
    <w:rsid w:val="001A324D"/>
    <w:rsid w:val="001A330D"/>
    <w:rsid w:val="001A349C"/>
    <w:rsid w:val="001A404C"/>
    <w:rsid w:val="001A4232"/>
    <w:rsid w:val="001A4AC8"/>
    <w:rsid w:val="001A4D37"/>
    <w:rsid w:val="001A4F24"/>
    <w:rsid w:val="001A5922"/>
    <w:rsid w:val="001A595F"/>
    <w:rsid w:val="001A5D03"/>
    <w:rsid w:val="001A6B09"/>
    <w:rsid w:val="001A6B5B"/>
    <w:rsid w:val="001A7329"/>
    <w:rsid w:val="001A77C1"/>
    <w:rsid w:val="001A7893"/>
    <w:rsid w:val="001B05FF"/>
    <w:rsid w:val="001B07D3"/>
    <w:rsid w:val="001B0ED8"/>
    <w:rsid w:val="001B18B2"/>
    <w:rsid w:val="001B1BC8"/>
    <w:rsid w:val="001B1DB2"/>
    <w:rsid w:val="001B25D9"/>
    <w:rsid w:val="001B4987"/>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69D"/>
    <w:rsid w:val="001C4CC7"/>
    <w:rsid w:val="001C6382"/>
    <w:rsid w:val="001C6B2D"/>
    <w:rsid w:val="001C6B66"/>
    <w:rsid w:val="001C6BB6"/>
    <w:rsid w:val="001C718C"/>
    <w:rsid w:val="001C7B04"/>
    <w:rsid w:val="001C7D92"/>
    <w:rsid w:val="001D0750"/>
    <w:rsid w:val="001D1369"/>
    <w:rsid w:val="001D173C"/>
    <w:rsid w:val="001D17FA"/>
    <w:rsid w:val="001D199F"/>
    <w:rsid w:val="001D1AC0"/>
    <w:rsid w:val="001D2049"/>
    <w:rsid w:val="001D23DC"/>
    <w:rsid w:val="001D2537"/>
    <w:rsid w:val="001D2903"/>
    <w:rsid w:val="001D2ABC"/>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6895"/>
    <w:rsid w:val="001E6DAB"/>
    <w:rsid w:val="001E6F21"/>
    <w:rsid w:val="001E7082"/>
    <w:rsid w:val="001E7691"/>
    <w:rsid w:val="001F03E3"/>
    <w:rsid w:val="001F12A9"/>
    <w:rsid w:val="001F3E4D"/>
    <w:rsid w:val="001F403A"/>
    <w:rsid w:val="001F437B"/>
    <w:rsid w:val="001F43CE"/>
    <w:rsid w:val="001F4469"/>
    <w:rsid w:val="001F65A7"/>
    <w:rsid w:val="001F6CE8"/>
    <w:rsid w:val="001F6F77"/>
    <w:rsid w:val="001F738E"/>
    <w:rsid w:val="00200361"/>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8BD"/>
    <w:rsid w:val="00217AEA"/>
    <w:rsid w:val="00217C91"/>
    <w:rsid w:val="002201A1"/>
    <w:rsid w:val="0022072C"/>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1520"/>
    <w:rsid w:val="00231827"/>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1A5"/>
    <w:rsid w:val="00250671"/>
    <w:rsid w:val="002506A6"/>
    <w:rsid w:val="00250AE6"/>
    <w:rsid w:val="00250DC8"/>
    <w:rsid w:val="002531FB"/>
    <w:rsid w:val="00253517"/>
    <w:rsid w:val="00253689"/>
    <w:rsid w:val="00253DBD"/>
    <w:rsid w:val="0025412E"/>
    <w:rsid w:val="0025450E"/>
    <w:rsid w:val="00255C88"/>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9F4"/>
    <w:rsid w:val="00277CC9"/>
    <w:rsid w:val="002801C3"/>
    <w:rsid w:val="002801FA"/>
    <w:rsid w:val="002808A3"/>
    <w:rsid w:val="00281081"/>
    <w:rsid w:val="002811CB"/>
    <w:rsid w:val="00281547"/>
    <w:rsid w:val="0028154D"/>
    <w:rsid w:val="00282DA6"/>
    <w:rsid w:val="0028307F"/>
    <w:rsid w:val="00283E0E"/>
    <w:rsid w:val="00285549"/>
    <w:rsid w:val="002858F3"/>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49B0"/>
    <w:rsid w:val="002A4A25"/>
    <w:rsid w:val="002A527D"/>
    <w:rsid w:val="002A5746"/>
    <w:rsid w:val="002A61CD"/>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B0D"/>
    <w:rsid w:val="002C34BD"/>
    <w:rsid w:val="002C3A9D"/>
    <w:rsid w:val="002C4215"/>
    <w:rsid w:val="002C4CD3"/>
    <w:rsid w:val="002C65C2"/>
    <w:rsid w:val="002C6CC2"/>
    <w:rsid w:val="002C73E1"/>
    <w:rsid w:val="002C7B13"/>
    <w:rsid w:val="002D008C"/>
    <w:rsid w:val="002D0681"/>
    <w:rsid w:val="002D0AF8"/>
    <w:rsid w:val="002D1332"/>
    <w:rsid w:val="002D133D"/>
    <w:rsid w:val="002D1D9B"/>
    <w:rsid w:val="002D1FBB"/>
    <w:rsid w:val="002D2189"/>
    <w:rsid w:val="002D22F5"/>
    <w:rsid w:val="002D24A9"/>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445"/>
    <w:rsid w:val="002E247A"/>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CB3"/>
    <w:rsid w:val="00311228"/>
    <w:rsid w:val="0031139C"/>
    <w:rsid w:val="00311454"/>
    <w:rsid w:val="003115ED"/>
    <w:rsid w:val="00312232"/>
    <w:rsid w:val="00314A71"/>
    <w:rsid w:val="00314F6D"/>
    <w:rsid w:val="0031538F"/>
    <w:rsid w:val="00315D32"/>
    <w:rsid w:val="00315F65"/>
    <w:rsid w:val="00316148"/>
    <w:rsid w:val="0031619A"/>
    <w:rsid w:val="00316292"/>
    <w:rsid w:val="0031670B"/>
    <w:rsid w:val="00316E6A"/>
    <w:rsid w:val="003210D5"/>
    <w:rsid w:val="00321923"/>
    <w:rsid w:val="00321CF2"/>
    <w:rsid w:val="00322143"/>
    <w:rsid w:val="00322A0A"/>
    <w:rsid w:val="00322CF1"/>
    <w:rsid w:val="003249B9"/>
    <w:rsid w:val="00324C48"/>
    <w:rsid w:val="00325319"/>
    <w:rsid w:val="003256F0"/>
    <w:rsid w:val="003258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E80"/>
    <w:rsid w:val="00335AD9"/>
    <w:rsid w:val="00335D8A"/>
    <w:rsid w:val="00337726"/>
    <w:rsid w:val="003378BE"/>
    <w:rsid w:val="00337CDD"/>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527"/>
    <w:rsid w:val="0036531B"/>
    <w:rsid w:val="00366731"/>
    <w:rsid w:val="00366EA0"/>
    <w:rsid w:val="0036718C"/>
    <w:rsid w:val="003672DE"/>
    <w:rsid w:val="00367582"/>
    <w:rsid w:val="00367EC6"/>
    <w:rsid w:val="003702CE"/>
    <w:rsid w:val="00370410"/>
    <w:rsid w:val="00370471"/>
    <w:rsid w:val="00371AD1"/>
    <w:rsid w:val="00371DCF"/>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BAA"/>
    <w:rsid w:val="0039129C"/>
    <w:rsid w:val="00391A17"/>
    <w:rsid w:val="00391FCF"/>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43DD"/>
    <w:rsid w:val="003A4530"/>
    <w:rsid w:val="003A4C6E"/>
    <w:rsid w:val="003A4F35"/>
    <w:rsid w:val="003A5512"/>
    <w:rsid w:val="003A5ED7"/>
    <w:rsid w:val="003A6814"/>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D3"/>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7065"/>
    <w:rsid w:val="00407B8E"/>
    <w:rsid w:val="004102C6"/>
    <w:rsid w:val="004103BA"/>
    <w:rsid w:val="00411F13"/>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771"/>
    <w:rsid w:val="00444AD4"/>
    <w:rsid w:val="00444D46"/>
    <w:rsid w:val="0044562A"/>
    <w:rsid w:val="004458F0"/>
    <w:rsid w:val="00446298"/>
    <w:rsid w:val="004466F6"/>
    <w:rsid w:val="004468D8"/>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511B"/>
    <w:rsid w:val="0046585D"/>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F69"/>
    <w:rsid w:val="004A00CB"/>
    <w:rsid w:val="004A068B"/>
    <w:rsid w:val="004A0A31"/>
    <w:rsid w:val="004A15D4"/>
    <w:rsid w:val="004A1632"/>
    <w:rsid w:val="004A179D"/>
    <w:rsid w:val="004A2022"/>
    <w:rsid w:val="004A2339"/>
    <w:rsid w:val="004A2676"/>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3131"/>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4F41"/>
    <w:rsid w:val="004C53EA"/>
    <w:rsid w:val="004C58BC"/>
    <w:rsid w:val="004C649F"/>
    <w:rsid w:val="004C6899"/>
    <w:rsid w:val="004C7876"/>
    <w:rsid w:val="004C78C7"/>
    <w:rsid w:val="004C7A5B"/>
    <w:rsid w:val="004D012A"/>
    <w:rsid w:val="004D1C92"/>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0C0F"/>
    <w:rsid w:val="004F18E8"/>
    <w:rsid w:val="004F1C75"/>
    <w:rsid w:val="004F1D12"/>
    <w:rsid w:val="004F2395"/>
    <w:rsid w:val="004F28E7"/>
    <w:rsid w:val="004F2F8C"/>
    <w:rsid w:val="004F3FD1"/>
    <w:rsid w:val="004F53BF"/>
    <w:rsid w:val="004F54D6"/>
    <w:rsid w:val="004F5501"/>
    <w:rsid w:val="004F580A"/>
    <w:rsid w:val="004F58ED"/>
    <w:rsid w:val="004F5D1B"/>
    <w:rsid w:val="004F6AE8"/>
    <w:rsid w:val="004F7116"/>
    <w:rsid w:val="004F78AE"/>
    <w:rsid w:val="004F7975"/>
    <w:rsid w:val="004F7DD6"/>
    <w:rsid w:val="0050067B"/>
    <w:rsid w:val="0050085C"/>
    <w:rsid w:val="005015F3"/>
    <w:rsid w:val="0050183B"/>
    <w:rsid w:val="00501AE5"/>
    <w:rsid w:val="00501CBC"/>
    <w:rsid w:val="005024D0"/>
    <w:rsid w:val="00503916"/>
    <w:rsid w:val="00503F31"/>
    <w:rsid w:val="00504633"/>
    <w:rsid w:val="00504A81"/>
    <w:rsid w:val="0050544D"/>
    <w:rsid w:val="00505B9E"/>
    <w:rsid w:val="00505D9E"/>
    <w:rsid w:val="005063CA"/>
    <w:rsid w:val="005067CA"/>
    <w:rsid w:val="00506BEE"/>
    <w:rsid w:val="00507A79"/>
    <w:rsid w:val="005103BA"/>
    <w:rsid w:val="00511214"/>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2E21"/>
    <w:rsid w:val="00523536"/>
    <w:rsid w:val="0052370D"/>
    <w:rsid w:val="00523F1E"/>
    <w:rsid w:val="00524DBF"/>
    <w:rsid w:val="00524F8B"/>
    <w:rsid w:val="00525195"/>
    <w:rsid w:val="005252BC"/>
    <w:rsid w:val="00525484"/>
    <w:rsid w:val="00525F63"/>
    <w:rsid w:val="00526582"/>
    <w:rsid w:val="00526746"/>
    <w:rsid w:val="00526D29"/>
    <w:rsid w:val="0052708E"/>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D1E"/>
    <w:rsid w:val="005676D5"/>
    <w:rsid w:val="00567B7F"/>
    <w:rsid w:val="00567BD5"/>
    <w:rsid w:val="005702FE"/>
    <w:rsid w:val="005706DE"/>
    <w:rsid w:val="0057075B"/>
    <w:rsid w:val="00570A8E"/>
    <w:rsid w:val="00570E07"/>
    <w:rsid w:val="00570E77"/>
    <w:rsid w:val="00571043"/>
    <w:rsid w:val="00571E21"/>
    <w:rsid w:val="005721A2"/>
    <w:rsid w:val="00572317"/>
    <w:rsid w:val="005727FD"/>
    <w:rsid w:val="00572969"/>
    <w:rsid w:val="00572B1C"/>
    <w:rsid w:val="00572EF1"/>
    <w:rsid w:val="00572F8A"/>
    <w:rsid w:val="00573519"/>
    <w:rsid w:val="00573DED"/>
    <w:rsid w:val="00574002"/>
    <w:rsid w:val="005746EE"/>
    <w:rsid w:val="0057529E"/>
    <w:rsid w:val="00575ADC"/>
    <w:rsid w:val="00575B1E"/>
    <w:rsid w:val="005767E1"/>
    <w:rsid w:val="0057726E"/>
    <w:rsid w:val="00577445"/>
    <w:rsid w:val="00580630"/>
    <w:rsid w:val="00580AC9"/>
    <w:rsid w:val="00580C42"/>
    <w:rsid w:val="00580FD3"/>
    <w:rsid w:val="00580FD9"/>
    <w:rsid w:val="00581C84"/>
    <w:rsid w:val="00581E69"/>
    <w:rsid w:val="0058257E"/>
    <w:rsid w:val="00582ED3"/>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433B"/>
    <w:rsid w:val="00595333"/>
    <w:rsid w:val="00595486"/>
    <w:rsid w:val="0059666D"/>
    <w:rsid w:val="005971DE"/>
    <w:rsid w:val="00597648"/>
    <w:rsid w:val="00597734"/>
    <w:rsid w:val="00597B8D"/>
    <w:rsid w:val="005A0835"/>
    <w:rsid w:val="005A1A2F"/>
    <w:rsid w:val="005A1B30"/>
    <w:rsid w:val="005A255C"/>
    <w:rsid w:val="005A2E31"/>
    <w:rsid w:val="005A3209"/>
    <w:rsid w:val="005A39F3"/>
    <w:rsid w:val="005A41A1"/>
    <w:rsid w:val="005A43DB"/>
    <w:rsid w:val="005A6726"/>
    <w:rsid w:val="005A69CB"/>
    <w:rsid w:val="005A6E2A"/>
    <w:rsid w:val="005A7864"/>
    <w:rsid w:val="005A7896"/>
    <w:rsid w:val="005A7F4C"/>
    <w:rsid w:val="005A7FAB"/>
    <w:rsid w:val="005B0308"/>
    <w:rsid w:val="005B103A"/>
    <w:rsid w:val="005B14A2"/>
    <w:rsid w:val="005B2016"/>
    <w:rsid w:val="005B206F"/>
    <w:rsid w:val="005B2600"/>
    <w:rsid w:val="005B3F65"/>
    <w:rsid w:val="005B4457"/>
    <w:rsid w:val="005B5477"/>
    <w:rsid w:val="005B579A"/>
    <w:rsid w:val="005B5A12"/>
    <w:rsid w:val="005B5A8D"/>
    <w:rsid w:val="005B5E53"/>
    <w:rsid w:val="005B6711"/>
    <w:rsid w:val="005B6D89"/>
    <w:rsid w:val="005B6FA8"/>
    <w:rsid w:val="005B7B4C"/>
    <w:rsid w:val="005C0F88"/>
    <w:rsid w:val="005C1E42"/>
    <w:rsid w:val="005C1F8A"/>
    <w:rsid w:val="005C32E8"/>
    <w:rsid w:val="005C3A5D"/>
    <w:rsid w:val="005C45EB"/>
    <w:rsid w:val="005C492F"/>
    <w:rsid w:val="005C49C3"/>
    <w:rsid w:val="005C4C80"/>
    <w:rsid w:val="005C54E5"/>
    <w:rsid w:val="005C54FF"/>
    <w:rsid w:val="005C5755"/>
    <w:rsid w:val="005C6A07"/>
    <w:rsid w:val="005C71BE"/>
    <w:rsid w:val="005C7C5B"/>
    <w:rsid w:val="005D052F"/>
    <w:rsid w:val="005D2535"/>
    <w:rsid w:val="005D298C"/>
    <w:rsid w:val="005D321C"/>
    <w:rsid w:val="005D3414"/>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B6D"/>
    <w:rsid w:val="005E1CF6"/>
    <w:rsid w:val="005E1E37"/>
    <w:rsid w:val="005E2852"/>
    <w:rsid w:val="005E2B1D"/>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33AC"/>
    <w:rsid w:val="00603FB1"/>
    <w:rsid w:val="006042CC"/>
    <w:rsid w:val="0060480C"/>
    <w:rsid w:val="00605079"/>
    <w:rsid w:val="006053C4"/>
    <w:rsid w:val="00605B9B"/>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9FE"/>
    <w:rsid w:val="00614ABD"/>
    <w:rsid w:val="00614F8D"/>
    <w:rsid w:val="006167CC"/>
    <w:rsid w:val="006173C9"/>
    <w:rsid w:val="006179B8"/>
    <w:rsid w:val="00617D98"/>
    <w:rsid w:val="006206CD"/>
    <w:rsid w:val="0062084E"/>
    <w:rsid w:val="00620B9E"/>
    <w:rsid w:val="00620D45"/>
    <w:rsid w:val="00621FBD"/>
    <w:rsid w:val="00622113"/>
    <w:rsid w:val="00623138"/>
    <w:rsid w:val="00623819"/>
    <w:rsid w:val="006238C7"/>
    <w:rsid w:val="00624243"/>
    <w:rsid w:val="006255E1"/>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32DF"/>
    <w:rsid w:val="00633451"/>
    <w:rsid w:val="006337C0"/>
    <w:rsid w:val="006339FD"/>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6171"/>
    <w:rsid w:val="006477EB"/>
    <w:rsid w:val="00647FDE"/>
    <w:rsid w:val="00650FBE"/>
    <w:rsid w:val="00651AF6"/>
    <w:rsid w:val="006534E5"/>
    <w:rsid w:val="00653C74"/>
    <w:rsid w:val="00654086"/>
    <w:rsid w:val="0065415D"/>
    <w:rsid w:val="0065425F"/>
    <w:rsid w:val="006543A9"/>
    <w:rsid w:val="00654671"/>
    <w:rsid w:val="00654C3E"/>
    <w:rsid w:val="00655AD0"/>
    <w:rsid w:val="00655DC0"/>
    <w:rsid w:val="00657462"/>
    <w:rsid w:val="00657B97"/>
    <w:rsid w:val="00660D7E"/>
    <w:rsid w:val="006611DF"/>
    <w:rsid w:val="0066226A"/>
    <w:rsid w:val="0066349C"/>
    <w:rsid w:val="00663B6F"/>
    <w:rsid w:val="00663C03"/>
    <w:rsid w:val="00665902"/>
    <w:rsid w:val="00666432"/>
    <w:rsid w:val="00667BF1"/>
    <w:rsid w:val="00670E1D"/>
    <w:rsid w:val="00670F6C"/>
    <w:rsid w:val="00671A76"/>
    <w:rsid w:val="00671CF5"/>
    <w:rsid w:val="0067262A"/>
    <w:rsid w:val="0067286F"/>
    <w:rsid w:val="00672A77"/>
    <w:rsid w:val="00672EFC"/>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3163"/>
    <w:rsid w:val="006931A8"/>
    <w:rsid w:val="006938C5"/>
    <w:rsid w:val="006938CC"/>
    <w:rsid w:val="00694184"/>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CC6"/>
    <w:rsid w:val="006B4A30"/>
    <w:rsid w:val="006B4C7F"/>
    <w:rsid w:val="006B509B"/>
    <w:rsid w:val="006B52CA"/>
    <w:rsid w:val="006B5535"/>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07FF"/>
    <w:rsid w:val="006D103C"/>
    <w:rsid w:val="006D121C"/>
    <w:rsid w:val="006D14CE"/>
    <w:rsid w:val="006D1A04"/>
    <w:rsid w:val="006D1DBB"/>
    <w:rsid w:val="006D30D7"/>
    <w:rsid w:val="006D4743"/>
    <w:rsid w:val="006D47ED"/>
    <w:rsid w:val="006D4890"/>
    <w:rsid w:val="006D5125"/>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70E9"/>
    <w:rsid w:val="006E7348"/>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824"/>
    <w:rsid w:val="00701057"/>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AFD"/>
    <w:rsid w:val="00720D1E"/>
    <w:rsid w:val="00722AB3"/>
    <w:rsid w:val="00722C93"/>
    <w:rsid w:val="007235F2"/>
    <w:rsid w:val="00723671"/>
    <w:rsid w:val="00723A88"/>
    <w:rsid w:val="00723E52"/>
    <w:rsid w:val="00723EC9"/>
    <w:rsid w:val="0072459F"/>
    <w:rsid w:val="00724C94"/>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493"/>
    <w:rsid w:val="00756C25"/>
    <w:rsid w:val="007570B6"/>
    <w:rsid w:val="00757280"/>
    <w:rsid w:val="00757884"/>
    <w:rsid w:val="00757C14"/>
    <w:rsid w:val="00760178"/>
    <w:rsid w:val="00760A52"/>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8EF"/>
    <w:rsid w:val="00784E4E"/>
    <w:rsid w:val="00785725"/>
    <w:rsid w:val="0078580F"/>
    <w:rsid w:val="00785F47"/>
    <w:rsid w:val="0078613B"/>
    <w:rsid w:val="00786339"/>
    <w:rsid w:val="007868EE"/>
    <w:rsid w:val="00786A91"/>
    <w:rsid w:val="00790405"/>
    <w:rsid w:val="00790DBD"/>
    <w:rsid w:val="007911A9"/>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164D"/>
    <w:rsid w:val="007A1E8A"/>
    <w:rsid w:val="007A3043"/>
    <w:rsid w:val="007A339C"/>
    <w:rsid w:val="007A3561"/>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1598"/>
    <w:rsid w:val="007B19AD"/>
    <w:rsid w:val="007B2023"/>
    <w:rsid w:val="007B2209"/>
    <w:rsid w:val="007B2818"/>
    <w:rsid w:val="007B33CA"/>
    <w:rsid w:val="007B3F8E"/>
    <w:rsid w:val="007B501C"/>
    <w:rsid w:val="007B65DD"/>
    <w:rsid w:val="007B661D"/>
    <w:rsid w:val="007B6657"/>
    <w:rsid w:val="007B6E0B"/>
    <w:rsid w:val="007B75C3"/>
    <w:rsid w:val="007B76D5"/>
    <w:rsid w:val="007B77E7"/>
    <w:rsid w:val="007B7CCB"/>
    <w:rsid w:val="007C0072"/>
    <w:rsid w:val="007C0130"/>
    <w:rsid w:val="007C16C3"/>
    <w:rsid w:val="007C27DB"/>
    <w:rsid w:val="007C2B11"/>
    <w:rsid w:val="007C3605"/>
    <w:rsid w:val="007C42FD"/>
    <w:rsid w:val="007C4AE5"/>
    <w:rsid w:val="007C5005"/>
    <w:rsid w:val="007C515F"/>
    <w:rsid w:val="007C57D1"/>
    <w:rsid w:val="007C5CDB"/>
    <w:rsid w:val="007C663A"/>
    <w:rsid w:val="007C7824"/>
    <w:rsid w:val="007C7C94"/>
    <w:rsid w:val="007D0284"/>
    <w:rsid w:val="007D0677"/>
    <w:rsid w:val="007D0EEB"/>
    <w:rsid w:val="007D107D"/>
    <w:rsid w:val="007D1693"/>
    <w:rsid w:val="007D202B"/>
    <w:rsid w:val="007D22EF"/>
    <w:rsid w:val="007D233D"/>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DF4"/>
    <w:rsid w:val="00800F09"/>
    <w:rsid w:val="00800FE0"/>
    <w:rsid w:val="008010E7"/>
    <w:rsid w:val="0080142E"/>
    <w:rsid w:val="0080258B"/>
    <w:rsid w:val="008036CF"/>
    <w:rsid w:val="00803B0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93E"/>
    <w:rsid w:val="00820990"/>
    <w:rsid w:val="00820AB5"/>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139F"/>
    <w:rsid w:val="008315A1"/>
    <w:rsid w:val="00831DE1"/>
    <w:rsid w:val="008321D1"/>
    <w:rsid w:val="0083235D"/>
    <w:rsid w:val="00833099"/>
    <w:rsid w:val="00833386"/>
    <w:rsid w:val="00833A41"/>
    <w:rsid w:val="00833E11"/>
    <w:rsid w:val="00834335"/>
    <w:rsid w:val="008346AC"/>
    <w:rsid w:val="00835621"/>
    <w:rsid w:val="00835A4C"/>
    <w:rsid w:val="008366E0"/>
    <w:rsid w:val="00836EB5"/>
    <w:rsid w:val="0083711D"/>
    <w:rsid w:val="008378D2"/>
    <w:rsid w:val="008401D8"/>
    <w:rsid w:val="00841724"/>
    <w:rsid w:val="00841A5D"/>
    <w:rsid w:val="00841F16"/>
    <w:rsid w:val="00843479"/>
    <w:rsid w:val="00843D04"/>
    <w:rsid w:val="00845303"/>
    <w:rsid w:val="008471A8"/>
    <w:rsid w:val="00847617"/>
    <w:rsid w:val="008510A3"/>
    <w:rsid w:val="00851A24"/>
    <w:rsid w:val="00851B29"/>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B12"/>
    <w:rsid w:val="00874D7F"/>
    <w:rsid w:val="00876073"/>
    <w:rsid w:val="0087625D"/>
    <w:rsid w:val="00877494"/>
    <w:rsid w:val="008775A4"/>
    <w:rsid w:val="0088021A"/>
    <w:rsid w:val="00881C05"/>
    <w:rsid w:val="00881D4D"/>
    <w:rsid w:val="00882E3E"/>
    <w:rsid w:val="008833AF"/>
    <w:rsid w:val="00883C38"/>
    <w:rsid w:val="00884228"/>
    <w:rsid w:val="008842A9"/>
    <w:rsid w:val="0088430D"/>
    <w:rsid w:val="00884686"/>
    <w:rsid w:val="00884B21"/>
    <w:rsid w:val="00884B23"/>
    <w:rsid w:val="00884BC8"/>
    <w:rsid w:val="00884BE4"/>
    <w:rsid w:val="008857DB"/>
    <w:rsid w:val="0088587F"/>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63FD"/>
    <w:rsid w:val="008B72EA"/>
    <w:rsid w:val="008C05A8"/>
    <w:rsid w:val="008C0723"/>
    <w:rsid w:val="008C0885"/>
    <w:rsid w:val="008C1283"/>
    <w:rsid w:val="008C302A"/>
    <w:rsid w:val="008C332F"/>
    <w:rsid w:val="008C34A8"/>
    <w:rsid w:val="008C3F15"/>
    <w:rsid w:val="008C49E9"/>
    <w:rsid w:val="008C5330"/>
    <w:rsid w:val="008C58C7"/>
    <w:rsid w:val="008C5F57"/>
    <w:rsid w:val="008C64CF"/>
    <w:rsid w:val="008C6A18"/>
    <w:rsid w:val="008C6DBE"/>
    <w:rsid w:val="008C700B"/>
    <w:rsid w:val="008D04DA"/>
    <w:rsid w:val="008D08B0"/>
    <w:rsid w:val="008D08DB"/>
    <w:rsid w:val="008D0A8C"/>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460C"/>
    <w:rsid w:val="008E59B2"/>
    <w:rsid w:val="008E5AEA"/>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B28"/>
    <w:rsid w:val="00901131"/>
    <w:rsid w:val="009016FE"/>
    <w:rsid w:val="00901FCC"/>
    <w:rsid w:val="009025B3"/>
    <w:rsid w:val="009025D2"/>
    <w:rsid w:val="00902D41"/>
    <w:rsid w:val="00903DF6"/>
    <w:rsid w:val="00903F99"/>
    <w:rsid w:val="00903FF9"/>
    <w:rsid w:val="00904B78"/>
    <w:rsid w:val="00905BA1"/>
    <w:rsid w:val="009061E6"/>
    <w:rsid w:val="009076DF"/>
    <w:rsid w:val="00907B12"/>
    <w:rsid w:val="00907DA7"/>
    <w:rsid w:val="00907F64"/>
    <w:rsid w:val="009106D3"/>
    <w:rsid w:val="009108CF"/>
    <w:rsid w:val="00910C73"/>
    <w:rsid w:val="00910D7A"/>
    <w:rsid w:val="00911B06"/>
    <w:rsid w:val="009158A2"/>
    <w:rsid w:val="00915C74"/>
    <w:rsid w:val="009171A7"/>
    <w:rsid w:val="00917ABB"/>
    <w:rsid w:val="00917D56"/>
    <w:rsid w:val="00917F7C"/>
    <w:rsid w:val="00920FBE"/>
    <w:rsid w:val="009218AC"/>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7304"/>
    <w:rsid w:val="009277AD"/>
    <w:rsid w:val="00927992"/>
    <w:rsid w:val="00930067"/>
    <w:rsid w:val="00930798"/>
    <w:rsid w:val="009310F7"/>
    <w:rsid w:val="00933F31"/>
    <w:rsid w:val="0093419E"/>
    <w:rsid w:val="00934510"/>
    <w:rsid w:val="00934630"/>
    <w:rsid w:val="009346B0"/>
    <w:rsid w:val="009350C7"/>
    <w:rsid w:val="00935577"/>
    <w:rsid w:val="00935868"/>
    <w:rsid w:val="009358F1"/>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2390"/>
    <w:rsid w:val="00972CB3"/>
    <w:rsid w:val="009735C1"/>
    <w:rsid w:val="009739AD"/>
    <w:rsid w:val="00973F0A"/>
    <w:rsid w:val="009757A9"/>
    <w:rsid w:val="0097594B"/>
    <w:rsid w:val="00975999"/>
    <w:rsid w:val="00976F4E"/>
    <w:rsid w:val="009777F6"/>
    <w:rsid w:val="0097790F"/>
    <w:rsid w:val="00980C7A"/>
    <w:rsid w:val="00980C9B"/>
    <w:rsid w:val="00982076"/>
    <w:rsid w:val="00983DAB"/>
    <w:rsid w:val="00983FD7"/>
    <w:rsid w:val="009840FA"/>
    <w:rsid w:val="00984970"/>
    <w:rsid w:val="0098555A"/>
    <w:rsid w:val="00985CCC"/>
    <w:rsid w:val="00985E71"/>
    <w:rsid w:val="009865D2"/>
    <w:rsid w:val="00986616"/>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BEB"/>
    <w:rsid w:val="009941A9"/>
    <w:rsid w:val="0099437E"/>
    <w:rsid w:val="00994A5A"/>
    <w:rsid w:val="00994F09"/>
    <w:rsid w:val="009950CE"/>
    <w:rsid w:val="009951AD"/>
    <w:rsid w:val="009953CC"/>
    <w:rsid w:val="0099577A"/>
    <w:rsid w:val="0099585E"/>
    <w:rsid w:val="00995D1A"/>
    <w:rsid w:val="00995DA7"/>
    <w:rsid w:val="009960EB"/>
    <w:rsid w:val="00997077"/>
    <w:rsid w:val="00997426"/>
    <w:rsid w:val="0099764C"/>
    <w:rsid w:val="009A0C8B"/>
    <w:rsid w:val="009A0F7B"/>
    <w:rsid w:val="009A194D"/>
    <w:rsid w:val="009A2F25"/>
    <w:rsid w:val="009A2FDE"/>
    <w:rsid w:val="009A3302"/>
    <w:rsid w:val="009A4A68"/>
    <w:rsid w:val="009A4EDA"/>
    <w:rsid w:val="009A57AC"/>
    <w:rsid w:val="009A5B51"/>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62C3"/>
    <w:rsid w:val="009B6788"/>
    <w:rsid w:val="009B6BC8"/>
    <w:rsid w:val="009B7634"/>
    <w:rsid w:val="009B7907"/>
    <w:rsid w:val="009B7CBD"/>
    <w:rsid w:val="009B7D1C"/>
    <w:rsid w:val="009B7EC6"/>
    <w:rsid w:val="009C0173"/>
    <w:rsid w:val="009C0EBD"/>
    <w:rsid w:val="009C0F91"/>
    <w:rsid w:val="009C14ED"/>
    <w:rsid w:val="009C1580"/>
    <w:rsid w:val="009C1642"/>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7AD"/>
    <w:rsid w:val="009D328C"/>
    <w:rsid w:val="009D3FB9"/>
    <w:rsid w:val="009D414D"/>
    <w:rsid w:val="009D4C05"/>
    <w:rsid w:val="009D56F5"/>
    <w:rsid w:val="009D6E26"/>
    <w:rsid w:val="009D71B6"/>
    <w:rsid w:val="009D7573"/>
    <w:rsid w:val="009D7C41"/>
    <w:rsid w:val="009D7D10"/>
    <w:rsid w:val="009E1346"/>
    <w:rsid w:val="009E1937"/>
    <w:rsid w:val="009E1E43"/>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B14"/>
    <w:rsid w:val="009F2B62"/>
    <w:rsid w:val="009F2F97"/>
    <w:rsid w:val="009F2FB4"/>
    <w:rsid w:val="009F361A"/>
    <w:rsid w:val="009F424F"/>
    <w:rsid w:val="009F4973"/>
    <w:rsid w:val="009F4B9D"/>
    <w:rsid w:val="009F4C0A"/>
    <w:rsid w:val="009F5C7E"/>
    <w:rsid w:val="009F65D1"/>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744"/>
    <w:rsid w:val="00A12332"/>
    <w:rsid w:val="00A12928"/>
    <w:rsid w:val="00A12E3A"/>
    <w:rsid w:val="00A1324D"/>
    <w:rsid w:val="00A1386D"/>
    <w:rsid w:val="00A13F4F"/>
    <w:rsid w:val="00A14581"/>
    <w:rsid w:val="00A1545E"/>
    <w:rsid w:val="00A158A7"/>
    <w:rsid w:val="00A15906"/>
    <w:rsid w:val="00A15B02"/>
    <w:rsid w:val="00A15E56"/>
    <w:rsid w:val="00A16FE4"/>
    <w:rsid w:val="00A20717"/>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62D"/>
    <w:rsid w:val="00A63719"/>
    <w:rsid w:val="00A63D09"/>
    <w:rsid w:val="00A63EF4"/>
    <w:rsid w:val="00A64DC4"/>
    <w:rsid w:val="00A669BF"/>
    <w:rsid w:val="00A6744A"/>
    <w:rsid w:val="00A677D9"/>
    <w:rsid w:val="00A67D38"/>
    <w:rsid w:val="00A719D1"/>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C02"/>
    <w:rsid w:val="00AB250B"/>
    <w:rsid w:val="00AB3701"/>
    <w:rsid w:val="00AB389E"/>
    <w:rsid w:val="00AB46DA"/>
    <w:rsid w:val="00AB49DB"/>
    <w:rsid w:val="00AB4BC6"/>
    <w:rsid w:val="00AB4E97"/>
    <w:rsid w:val="00AB4ECB"/>
    <w:rsid w:val="00AB554B"/>
    <w:rsid w:val="00AB59B2"/>
    <w:rsid w:val="00AB68C9"/>
    <w:rsid w:val="00AB70D8"/>
    <w:rsid w:val="00AB7E84"/>
    <w:rsid w:val="00AC0527"/>
    <w:rsid w:val="00AC127A"/>
    <w:rsid w:val="00AC17F0"/>
    <w:rsid w:val="00AC1A4E"/>
    <w:rsid w:val="00AC1AF0"/>
    <w:rsid w:val="00AC20FF"/>
    <w:rsid w:val="00AC21C4"/>
    <w:rsid w:val="00AC279E"/>
    <w:rsid w:val="00AC2DC9"/>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53A1"/>
    <w:rsid w:val="00AD5ED2"/>
    <w:rsid w:val="00AD5F8E"/>
    <w:rsid w:val="00AD70FD"/>
    <w:rsid w:val="00AD7776"/>
    <w:rsid w:val="00AD7947"/>
    <w:rsid w:val="00AD7DC3"/>
    <w:rsid w:val="00AE084A"/>
    <w:rsid w:val="00AE0F3C"/>
    <w:rsid w:val="00AE1143"/>
    <w:rsid w:val="00AE13C9"/>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253"/>
    <w:rsid w:val="00B00536"/>
    <w:rsid w:val="00B01113"/>
    <w:rsid w:val="00B01690"/>
    <w:rsid w:val="00B032DA"/>
    <w:rsid w:val="00B03641"/>
    <w:rsid w:val="00B0423F"/>
    <w:rsid w:val="00B0522E"/>
    <w:rsid w:val="00B05536"/>
    <w:rsid w:val="00B056E7"/>
    <w:rsid w:val="00B05D98"/>
    <w:rsid w:val="00B06080"/>
    <w:rsid w:val="00B0719E"/>
    <w:rsid w:val="00B076F9"/>
    <w:rsid w:val="00B07A30"/>
    <w:rsid w:val="00B07D5F"/>
    <w:rsid w:val="00B105F3"/>
    <w:rsid w:val="00B1086E"/>
    <w:rsid w:val="00B10AB5"/>
    <w:rsid w:val="00B10DAA"/>
    <w:rsid w:val="00B11145"/>
    <w:rsid w:val="00B113F1"/>
    <w:rsid w:val="00B114E8"/>
    <w:rsid w:val="00B116CC"/>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569"/>
    <w:rsid w:val="00B17782"/>
    <w:rsid w:val="00B17DA3"/>
    <w:rsid w:val="00B1EC79"/>
    <w:rsid w:val="00B206B1"/>
    <w:rsid w:val="00B219BA"/>
    <w:rsid w:val="00B21A05"/>
    <w:rsid w:val="00B221C5"/>
    <w:rsid w:val="00B22E32"/>
    <w:rsid w:val="00B23CFC"/>
    <w:rsid w:val="00B24017"/>
    <w:rsid w:val="00B24242"/>
    <w:rsid w:val="00B24398"/>
    <w:rsid w:val="00B24D86"/>
    <w:rsid w:val="00B25102"/>
    <w:rsid w:val="00B257A3"/>
    <w:rsid w:val="00B262EE"/>
    <w:rsid w:val="00B2693F"/>
    <w:rsid w:val="00B26D13"/>
    <w:rsid w:val="00B274FC"/>
    <w:rsid w:val="00B277CD"/>
    <w:rsid w:val="00B30BE2"/>
    <w:rsid w:val="00B30F20"/>
    <w:rsid w:val="00B30F5B"/>
    <w:rsid w:val="00B31BAB"/>
    <w:rsid w:val="00B31E30"/>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CD7"/>
    <w:rsid w:val="00B4433D"/>
    <w:rsid w:val="00B44937"/>
    <w:rsid w:val="00B44F79"/>
    <w:rsid w:val="00B45208"/>
    <w:rsid w:val="00B455DB"/>
    <w:rsid w:val="00B45DAC"/>
    <w:rsid w:val="00B45F18"/>
    <w:rsid w:val="00B4619B"/>
    <w:rsid w:val="00B465D4"/>
    <w:rsid w:val="00B46623"/>
    <w:rsid w:val="00B47BAF"/>
    <w:rsid w:val="00B47D6E"/>
    <w:rsid w:val="00B5016B"/>
    <w:rsid w:val="00B51B1D"/>
    <w:rsid w:val="00B51F73"/>
    <w:rsid w:val="00B52532"/>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42C1"/>
    <w:rsid w:val="00B9530D"/>
    <w:rsid w:val="00B95917"/>
    <w:rsid w:val="00B95E03"/>
    <w:rsid w:val="00B961F4"/>
    <w:rsid w:val="00B964C5"/>
    <w:rsid w:val="00B969B2"/>
    <w:rsid w:val="00B97085"/>
    <w:rsid w:val="00B97103"/>
    <w:rsid w:val="00B97297"/>
    <w:rsid w:val="00B972DC"/>
    <w:rsid w:val="00B97703"/>
    <w:rsid w:val="00BA0154"/>
    <w:rsid w:val="00BA06A4"/>
    <w:rsid w:val="00BA07B6"/>
    <w:rsid w:val="00BA0B62"/>
    <w:rsid w:val="00BA18E7"/>
    <w:rsid w:val="00BA2299"/>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79"/>
    <w:rsid w:val="00BB7E81"/>
    <w:rsid w:val="00BC0C40"/>
    <w:rsid w:val="00BC172B"/>
    <w:rsid w:val="00BC17CE"/>
    <w:rsid w:val="00BC186F"/>
    <w:rsid w:val="00BC18AF"/>
    <w:rsid w:val="00BC18DF"/>
    <w:rsid w:val="00BC18FA"/>
    <w:rsid w:val="00BC27B4"/>
    <w:rsid w:val="00BC2C34"/>
    <w:rsid w:val="00BC2DA5"/>
    <w:rsid w:val="00BC3561"/>
    <w:rsid w:val="00BC35F8"/>
    <w:rsid w:val="00BC389A"/>
    <w:rsid w:val="00BC3D0F"/>
    <w:rsid w:val="00BC446A"/>
    <w:rsid w:val="00BC447A"/>
    <w:rsid w:val="00BC4491"/>
    <w:rsid w:val="00BC5038"/>
    <w:rsid w:val="00BC585E"/>
    <w:rsid w:val="00BC5F6C"/>
    <w:rsid w:val="00BC61A0"/>
    <w:rsid w:val="00BC661D"/>
    <w:rsid w:val="00BC7317"/>
    <w:rsid w:val="00BC73B7"/>
    <w:rsid w:val="00BC74EE"/>
    <w:rsid w:val="00BC78EE"/>
    <w:rsid w:val="00BC795A"/>
    <w:rsid w:val="00BD0C4F"/>
    <w:rsid w:val="00BD0DA6"/>
    <w:rsid w:val="00BD12AD"/>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F07C7"/>
    <w:rsid w:val="00BF1349"/>
    <w:rsid w:val="00BF13FB"/>
    <w:rsid w:val="00BF32E7"/>
    <w:rsid w:val="00BF3444"/>
    <w:rsid w:val="00BF3578"/>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C017FA"/>
    <w:rsid w:val="00C01A4A"/>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3FE"/>
    <w:rsid w:val="00C14B33"/>
    <w:rsid w:val="00C14DCA"/>
    <w:rsid w:val="00C14DD8"/>
    <w:rsid w:val="00C1512A"/>
    <w:rsid w:val="00C15E2F"/>
    <w:rsid w:val="00C166D4"/>
    <w:rsid w:val="00C177C2"/>
    <w:rsid w:val="00C17F9A"/>
    <w:rsid w:val="00C21492"/>
    <w:rsid w:val="00C21FFC"/>
    <w:rsid w:val="00C2274D"/>
    <w:rsid w:val="00C23CB9"/>
    <w:rsid w:val="00C241C9"/>
    <w:rsid w:val="00C2458C"/>
    <w:rsid w:val="00C24706"/>
    <w:rsid w:val="00C249E5"/>
    <w:rsid w:val="00C24AB7"/>
    <w:rsid w:val="00C24F3D"/>
    <w:rsid w:val="00C2644A"/>
    <w:rsid w:val="00C2670E"/>
    <w:rsid w:val="00C27B53"/>
    <w:rsid w:val="00C300FF"/>
    <w:rsid w:val="00C30462"/>
    <w:rsid w:val="00C30A0B"/>
    <w:rsid w:val="00C30AEE"/>
    <w:rsid w:val="00C30F26"/>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F25"/>
    <w:rsid w:val="00C555D1"/>
    <w:rsid w:val="00C5580D"/>
    <w:rsid w:val="00C558CB"/>
    <w:rsid w:val="00C5599A"/>
    <w:rsid w:val="00C56688"/>
    <w:rsid w:val="00C567D4"/>
    <w:rsid w:val="00C602F7"/>
    <w:rsid w:val="00C6044B"/>
    <w:rsid w:val="00C60C04"/>
    <w:rsid w:val="00C60CDA"/>
    <w:rsid w:val="00C6196F"/>
    <w:rsid w:val="00C623B5"/>
    <w:rsid w:val="00C62806"/>
    <w:rsid w:val="00C6302A"/>
    <w:rsid w:val="00C631D9"/>
    <w:rsid w:val="00C6351D"/>
    <w:rsid w:val="00C63790"/>
    <w:rsid w:val="00C6438C"/>
    <w:rsid w:val="00C64655"/>
    <w:rsid w:val="00C65E63"/>
    <w:rsid w:val="00C6621E"/>
    <w:rsid w:val="00C67501"/>
    <w:rsid w:val="00C67EEA"/>
    <w:rsid w:val="00C70166"/>
    <w:rsid w:val="00C709F5"/>
    <w:rsid w:val="00C70AA7"/>
    <w:rsid w:val="00C70BB3"/>
    <w:rsid w:val="00C71353"/>
    <w:rsid w:val="00C716E2"/>
    <w:rsid w:val="00C71BB5"/>
    <w:rsid w:val="00C72EF5"/>
    <w:rsid w:val="00C73671"/>
    <w:rsid w:val="00C73858"/>
    <w:rsid w:val="00C739F0"/>
    <w:rsid w:val="00C74509"/>
    <w:rsid w:val="00C74AC3"/>
    <w:rsid w:val="00C74C2E"/>
    <w:rsid w:val="00C75085"/>
    <w:rsid w:val="00C75A54"/>
    <w:rsid w:val="00C75A7A"/>
    <w:rsid w:val="00C75E5C"/>
    <w:rsid w:val="00C75EDD"/>
    <w:rsid w:val="00C76797"/>
    <w:rsid w:val="00C7684A"/>
    <w:rsid w:val="00C77A3A"/>
    <w:rsid w:val="00C81F84"/>
    <w:rsid w:val="00C8209F"/>
    <w:rsid w:val="00C821D4"/>
    <w:rsid w:val="00C822C4"/>
    <w:rsid w:val="00C823B7"/>
    <w:rsid w:val="00C82499"/>
    <w:rsid w:val="00C82985"/>
    <w:rsid w:val="00C83184"/>
    <w:rsid w:val="00C831C7"/>
    <w:rsid w:val="00C83932"/>
    <w:rsid w:val="00C84509"/>
    <w:rsid w:val="00C8482E"/>
    <w:rsid w:val="00C84BBE"/>
    <w:rsid w:val="00C8504C"/>
    <w:rsid w:val="00C86C2E"/>
    <w:rsid w:val="00C8778A"/>
    <w:rsid w:val="00C87E3F"/>
    <w:rsid w:val="00C90048"/>
    <w:rsid w:val="00C90341"/>
    <w:rsid w:val="00C9036A"/>
    <w:rsid w:val="00C914A2"/>
    <w:rsid w:val="00C91944"/>
    <w:rsid w:val="00C92760"/>
    <w:rsid w:val="00C92B3F"/>
    <w:rsid w:val="00C93B40"/>
    <w:rsid w:val="00C94BCD"/>
    <w:rsid w:val="00C95031"/>
    <w:rsid w:val="00C96787"/>
    <w:rsid w:val="00C96B6E"/>
    <w:rsid w:val="00C97018"/>
    <w:rsid w:val="00C975C2"/>
    <w:rsid w:val="00C97B87"/>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E2B"/>
    <w:rsid w:val="00CD0260"/>
    <w:rsid w:val="00CD0DAB"/>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E34"/>
    <w:rsid w:val="00CE3F6D"/>
    <w:rsid w:val="00CE4A32"/>
    <w:rsid w:val="00CE504F"/>
    <w:rsid w:val="00CE5427"/>
    <w:rsid w:val="00CE569C"/>
    <w:rsid w:val="00CE6A0F"/>
    <w:rsid w:val="00CE71EE"/>
    <w:rsid w:val="00CE730E"/>
    <w:rsid w:val="00CE769A"/>
    <w:rsid w:val="00CE7F16"/>
    <w:rsid w:val="00CF0B92"/>
    <w:rsid w:val="00CF0DEB"/>
    <w:rsid w:val="00CF120F"/>
    <w:rsid w:val="00CF12CF"/>
    <w:rsid w:val="00CF1ABF"/>
    <w:rsid w:val="00CF1AC8"/>
    <w:rsid w:val="00CF1EF2"/>
    <w:rsid w:val="00CF237F"/>
    <w:rsid w:val="00CF24BA"/>
    <w:rsid w:val="00CF3602"/>
    <w:rsid w:val="00CF3CCC"/>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544"/>
    <w:rsid w:val="00D25808"/>
    <w:rsid w:val="00D25878"/>
    <w:rsid w:val="00D25A76"/>
    <w:rsid w:val="00D261F7"/>
    <w:rsid w:val="00D264C5"/>
    <w:rsid w:val="00D2669F"/>
    <w:rsid w:val="00D26E10"/>
    <w:rsid w:val="00D26EE0"/>
    <w:rsid w:val="00D30A38"/>
    <w:rsid w:val="00D313F6"/>
    <w:rsid w:val="00D317E7"/>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1C7A"/>
    <w:rsid w:val="00D4214E"/>
    <w:rsid w:val="00D42D51"/>
    <w:rsid w:val="00D430BC"/>
    <w:rsid w:val="00D4452D"/>
    <w:rsid w:val="00D445D5"/>
    <w:rsid w:val="00D44707"/>
    <w:rsid w:val="00D452F9"/>
    <w:rsid w:val="00D45519"/>
    <w:rsid w:val="00D455B0"/>
    <w:rsid w:val="00D459A3"/>
    <w:rsid w:val="00D45F7D"/>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2FC7"/>
    <w:rsid w:val="00D7331E"/>
    <w:rsid w:val="00D73845"/>
    <w:rsid w:val="00D73C98"/>
    <w:rsid w:val="00D74E37"/>
    <w:rsid w:val="00D7531B"/>
    <w:rsid w:val="00D7683D"/>
    <w:rsid w:val="00D769C4"/>
    <w:rsid w:val="00D76EC3"/>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586B"/>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CFE"/>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7B97"/>
    <w:rsid w:val="00E00992"/>
    <w:rsid w:val="00E00D87"/>
    <w:rsid w:val="00E018A3"/>
    <w:rsid w:val="00E03354"/>
    <w:rsid w:val="00E033BD"/>
    <w:rsid w:val="00E03AAC"/>
    <w:rsid w:val="00E03EF5"/>
    <w:rsid w:val="00E03FF1"/>
    <w:rsid w:val="00E044AB"/>
    <w:rsid w:val="00E04647"/>
    <w:rsid w:val="00E04BBF"/>
    <w:rsid w:val="00E05278"/>
    <w:rsid w:val="00E0534E"/>
    <w:rsid w:val="00E0603C"/>
    <w:rsid w:val="00E06327"/>
    <w:rsid w:val="00E07AB9"/>
    <w:rsid w:val="00E107BF"/>
    <w:rsid w:val="00E10DDA"/>
    <w:rsid w:val="00E12060"/>
    <w:rsid w:val="00E120DC"/>
    <w:rsid w:val="00E12848"/>
    <w:rsid w:val="00E14388"/>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4B07"/>
    <w:rsid w:val="00E25173"/>
    <w:rsid w:val="00E25492"/>
    <w:rsid w:val="00E259D5"/>
    <w:rsid w:val="00E261B8"/>
    <w:rsid w:val="00E26BEB"/>
    <w:rsid w:val="00E27202"/>
    <w:rsid w:val="00E27BFF"/>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8D3"/>
    <w:rsid w:val="00E75974"/>
    <w:rsid w:val="00E75CD7"/>
    <w:rsid w:val="00E75F5E"/>
    <w:rsid w:val="00E77383"/>
    <w:rsid w:val="00E7785C"/>
    <w:rsid w:val="00E80903"/>
    <w:rsid w:val="00E80D4B"/>
    <w:rsid w:val="00E816C3"/>
    <w:rsid w:val="00E8420E"/>
    <w:rsid w:val="00E8493A"/>
    <w:rsid w:val="00E85E4C"/>
    <w:rsid w:val="00E8615E"/>
    <w:rsid w:val="00E86211"/>
    <w:rsid w:val="00E862C5"/>
    <w:rsid w:val="00E8670A"/>
    <w:rsid w:val="00E873CC"/>
    <w:rsid w:val="00E87BA4"/>
    <w:rsid w:val="00E87F61"/>
    <w:rsid w:val="00E90C26"/>
    <w:rsid w:val="00E919E3"/>
    <w:rsid w:val="00E92278"/>
    <w:rsid w:val="00E93239"/>
    <w:rsid w:val="00E93B04"/>
    <w:rsid w:val="00E9540F"/>
    <w:rsid w:val="00E955FC"/>
    <w:rsid w:val="00E96316"/>
    <w:rsid w:val="00E9660E"/>
    <w:rsid w:val="00E97394"/>
    <w:rsid w:val="00E975E7"/>
    <w:rsid w:val="00E97621"/>
    <w:rsid w:val="00E97C6E"/>
    <w:rsid w:val="00EA02DB"/>
    <w:rsid w:val="00EA100B"/>
    <w:rsid w:val="00EA1212"/>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46B7"/>
    <w:rsid w:val="00EB49A5"/>
    <w:rsid w:val="00EB4CF4"/>
    <w:rsid w:val="00EB560F"/>
    <w:rsid w:val="00EB5756"/>
    <w:rsid w:val="00EB5AE5"/>
    <w:rsid w:val="00EB74F7"/>
    <w:rsid w:val="00EB7C04"/>
    <w:rsid w:val="00EC04CE"/>
    <w:rsid w:val="00EC06C8"/>
    <w:rsid w:val="00EC0849"/>
    <w:rsid w:val="00EC0C5D"/>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E4"/>
    <w:rsid w:val="00ED32A8"/>
    <w:rsid w:val="00ED47C7"/>
    <w:rsid w:val="00ED4C9A"/>
    <w:rsid w:val="00ED5020"/>
    <w:rsid w:val="00ED54BD"/>
    <w:rsid w:val="00ED5AE3"/>
    <w:rsid w:val="00ED5E76"/>
    <w:rsid w:val="00ED6558"/>
    <w:rsid w:val="00ED6A8E"/>
    <w:rsid w:val="00ED6BAC"/>
    <w:rsid w:val="00ED7126"/>
    <w:rsid w:val="00EE0582"/>
    <w:rsid w:val="00EE0B70"/>
    <w:rsid w:val="00EE129F"/>
    <w:rsid w:val="00EE18BD"/>
    <w:rsid w:val="00EE1E05"/>
    <w:rsid w:val="00EE201D"/>
    <w:rsid w:val="00EE2AE3"/>
    <w:rsid w:val="00EE2F8C"/>
    <w:rsid w:val="00EE4973"/>
    <w:rsid w:val="00EE4B80"/>
    <w:rsid w:val="00EE4D27"/>
    <w:rsid w:val="00EE4DA7"/>
    <w:rsid w:val="00EE582B"/>
    <w:rsid w:val="00EE5AB4"/>
    <w:rsid w:val="00EE5F2B"/>
    <w:rsid w:val="00EE611C"/>
    <w:rsid w:val="00EE6392"/>
    <w:rsid w:val="00EE7374"/>
    <w:rsid w:val="00EE7483"/>
    <w:rsid w:val="00EE7ADB"/>
    <w:rsid w:val="00EF0547"/>
    <w:rsid w:val="00EF069C"/>
    <w:rsid w:val="00EF0833"/>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F1"/>
    <w:rsid w:val="00EF5C9C"/>
    <w:rsid w:val="00EF5EF9"/>
    <w:rsid w:val="00EF5FE8"/>
    <w:rsid w:val="00EF6172"/>
    <w:rsid w:val="00EF6383"/>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619"/>
    <w:rsid w:val="00F13A8B"/>
    <w:rsid w:val="00F14E27"/>
    <w:rsid w:val="00F15078"/>
    <w:rsid w:val="00F16B55"/>
    <w:rsid w:val="00F16B65"/>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3AA"/>
    <w:rsid w:val="00F27101"/>
    <w:rsid w:val="00F27ABA"/>
    <w:rsid w:val="00F30475"/>
    <w:rsid w:val="00F316BF"/>
    <w:rsid w:val="00F32974"/>
    <w:rsid w:val="00F32DB3"/>
    <w:rsid w:val="00F335AF"/>
    <w:rsid w:val="00F33AD3"/>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815"/>
    <w:rsid w:val="00F44A3F"/>
    <w:rsid w:val="00F44F5B"/>
    <w:rsid w:val="00F451FA"/>
    <w:rsid w:val="00F4525F"/>
    <w:rsid w:val="00F454D9"/>
    <w:rsid w:val="00F46562"/>
    <w:rsid w:val="00F46671"/>
    <w:rsid w:val="00F4696A"/>
    <w:rsid w:val="00F47422"/>
    <w:rsid w:val="00F47CEE"/>
    <w:rsid w:val="00F47D6D"/>
    <w:rsid w:val="00F47E2A"/>
    <w:rsid w:val="00F50B1F"/>
    <w:rsid w:val="00F51018"/>
    <w:rsid w:val="00F5129B"/>
    <w:rsid w:val="00F514EC"/>
    <w:rsid w:val="00F51DBD"/>
    <w:rsid w:val="00F51EC7"/>
    <w:rsid w:val="00F520E1"/>
    <w:rsid w:val="00F5372D"/>
    <w:rsid w:val="00F54316"/>
    <w:rsid w:val="00F55AB8"/>
    <w:rsid w:val="00F55B65"/>
    <w:rsid w:val="00F56679"/>
    <w:rsid w:val="00F56D1F"/>
    <w:rsid w:val="00F56DD2"/>
    <w:rsid w:val="00F56E2E"/>
    <w:rsid w:val="00F57528"/>
    <w:rsid w:val="00F57A03"/>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504F"/>
    <w:rsid w:val="00F6514E"/>
    <w:rsid w:val="00F652AC"/>
    <w:rsid w:val="00F65F3D"/>
    <w:rsid w:val="00F66AD3"/>
    <w:rsid w:val="00F67B5A"/>
    <w:rsid w:val="00F70452"/>
    <w:rsid w:val="00F71322"/>
    <w:rsid w:val="00F71AF5"/>
    <w:rsid w:val="00F71CBC"/>
    <w:rsid w:val="00F71E49"/>
    <w:rsid w:val="00F72835"/>
    <w:rsid w:val="00F72A6B"/>
    <w:rsid w:val="00F732B2"/>
    <w:rsid w:val="00F73447"/>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13FD"/>
    <w:rsid w:val="00F8375D"/>
    <w:rsid w:val="00F84472"/>
    <w:rsid w:val="00F848CE"/>
    <w:rsid w:val="00F8532C"/>
    <w:rsid w:val="00F855C7"/>
    <w:rsid w:val="00F85A6B"/>
    <w:rsid w:val="00F85BF3"/>
    <w:rsid w:val="00F860A0"/>
    <w:rsid w:val="00F8697F"/>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B66"/>
    <w:rsid w:val="00FA2F36"/>
    <w:rsid w:val="00FA5B15"/>
    <w:rsid w:val="00FA5C3F"/>
    <w:rsid w:val="00FA5CC4"/>
    <w:rsid w:val="00FA68FB"/>
    <w:rsid w:val="00FA7974"/>
    <w:rsid w:val="00FA7D72"/>
    <w:rsid w:val="00FB0699"/>
    <w:rsid w:val="00FB0C6E"/>
    <w:rsid w:val="00FB1647"/>
    <w:rsid w:val="00FB1FD8"/>
    <w:rsid w:val="00FB228D"/>
    <w:rsid w:val="00FB248A"/>
    <w:rsid w:val="00FB25B1"/>
    <w:rsid w:val="00FB27F0"/>
    <w:rsid w:val="00FB28F2"/>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92D"/>
    <w:rsid w:val="00FC32A1"/>
    <w:rsid w:val="00FC43AE"/>
    <w:rsid w:val="00FC453C"/>
    <w:rsid w:val="00FC4A9C"/>
    <w:rsid w:val="00FC531F"/>
    <w:rsid w:val="00FC5470"/>
    <w:rsid w:val="00FC57A4"/>
    <w:rsid w:val="00FD067B"/>
    <w:rsid w:val="00FD0873"/>
    <w:rsid w:val="00FD0A26"/>
    <w:rsid w:val="00FD0DFA"/>
    <w:rsid w:val="00FD0E93"/>
    <w:rsid w:val="00FD0F2C"/>
    <w:rsid w:val="00FD14B9"/>
    <w:rsid w:val="00FD15AF"/>
    <w:rsid w:val="00FD1B8A"/>
    <w:rsid w:val="00FD1C3A"/>
    <w:rsid w:val="00FD1DF0"/>
    <w:rsid w:val="00FD20F6"/>
    <w:rsid w:val="00FD2169"/>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2373"/>
    <w:rsid w:val="00FE2387"/>
    <w:rsid w:val="00FE2D44"/>
    <w:rsid w:val="00FE45D2"/>
    <w:rsid w:val="00FE4FEE"/>
    <w:rsid w:val="00FE5102"/>
    <w:rsid w:val="00FE56B9"/>
    <w:rsid w:val="00FE677F"/>
    <w:rsid w:val="00FE72DF"/>
    <w:rsid w:val="00FE7D71"/>
    <w:rsid w:val="00FF0097"/>
    <w:rsid w:val="00FF06A4"/>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9FF46E"/>
    <w:rsid w:val="0241CAD7"/>
    <w:rsid w:val="02742532"/>
    <w:rsid w:val="02836A3E"/>
    <w:rsid w:val="02AB2971"/>
    <w:rsid w:val="02AFC716"/>
    <w:rsid w:val="02D55357"/>
    <w:rsid w:val="02DDFC30"/>
    <w:rsid w:val="02FA0804"/>
    <w:rsid w:val="032BACC4"/>
    <w:rsid w:val="035DA31A"/>
    <w:rsid w:val="0403CF7F"/>
    <w:rsid w:val="04248EEA"/>
    <w:rsid w:val="047791C4"/>
    <w:rsid w:val="04A4F272"/>
    <w:rsid w:val="04D3B5C9"/>
    <w:rsid w:val="0507C8BA"/>
    <w:rsid w:val="050ED16D"/>
    <w:rsid w:val="056568AE"/>
    <w:rsid w:val="057D7492"/>
    <w:rsid w:val="059BF05A"/>
    <w:rsid w:val="05A690E8"/>
    <w:rsid w:val="05BDCFB8"/>
    <w:rsid w:val="05D41D84"/>
    <w:rsid w:val="05D69A6F"/>
    <w:rsid w:val="05D9F92D"/>
    <w:rsid w:val="05DAFBB1"/>
    <w:rsid w:val="05EABAAC"/>
    <w:rsid w:val="060378FB"/>
    <w:rsid w:val="063137C5"/>
    <w:rsid w:val="063C7CD1"/>
    <w:rsid w:val="06A192E5"/>
    <w:rsid w:val="06C5CD18"/>
    <w:rsid w:val="06CF422C"/>
    <w:rsid w:val="06D27A04"/>
    <w:rsid w:val="07137A09"/>
    <w:rsid w:val="0735A918"/>
    <w:rsid w:val="077741AE"/>
    <w:rsid w:val="078E81EE"/>
    <w:rsid w:val="078E921B"/>
    <w:rsid w:val="07A607D4"/>
    <w:rsid w:val="07AF3A2E"/>
    <w:rsid w:val="07C000BE"/>
    <w:rsid w:val="07E41223"/>
    <w:rsid w:val="07F444BC"/>
    <w:rsid w:val="0851B073"/>
    <w:rsid w:val="08695B7A"/>
    <w:rsid w:val="0909F65D"/>
    <w:rsid w:val="09366158"/>
    <w:rsid w:val="09618C17"/>
    <w:rsid w:val="09668883"/>
    <w:rsid w:val="0994849B"/>
    <w:rsid w:val="09E490EB"/>
    <w:rsid w:val="09E9D27F"/>
    <w:rsid w:val="09FC207A"/>
    <w:rsid w:val="0A73AF61"/>
    <w:rsid w:val="0A8A64AC"/>
    <w:rsid w:val="0A9CB8CA"/>
    <w:rsid w:val="0AA0853F"/>
    <w:rsid w:val="0AA75041"/>
    <w:rsid w:val="0AADAB92"/>
    <w:rsid w:val="0AEFC780"/>
    <w:rsid w:val="0B0D9C57"/>
    <w:rsid w:val="0B3CA514"/>
    <w:rsid w:val="0B579683"/>
    <w:rsid w:val="0B6D0433"/>
    <w:rsid w:val="0B6D6347"/>
    <w:rsid w:val="0B85D7ED"/>
    <w:rsid w:val="0BADC952"/>
    <w:rsid w:val="0BB3B515"/>
    <w:rsid w:val="0BCDD176"/>
    <w:rsid w:val="0BD47502"/>
    <w:rsid w:val="0C1CAA46"/>
    <w:rsid w:val="0C21C6AD"/>
    <w:rsid w:val="0C44B5E5"/>
    <w:rsid w:val="0C4C62AB"/>
    <w:rsid w:val="0CC0B506"/>
    <w:rsid w:val="0CFF1E5F"/>
    <w:rsid w:val="0D081BA7"/>
    <w:rsid w:val="0D3BDB35"/>
    <w:rsid w:val="0D5CFA80"/>
    <w:rsid w:val="0D6A1FC0"/>
    <w:rsid w:val="0DD97808"/>
    <w:rsid w:val="0DEA9840"/>
    <w:rsid w:val="0DF24E4C"/>
    <w:rsid w:val="0E061E99"/>
    <w:rsid w:val="0E24ADAE"/>
    <w:rsid w:val="0E2DE628"/>
    <w:rsid w:val="0E448755"/>
    <w:rsid w:val="0E4B1AB1"/>
    <w:rsid w:val="0E627E26"/>
    <w:rsid w:val="0E7399D1"/>
    <w:rsid w:val="0E8F04A6"/>
    <w:rsid w:val="0E90C1A9"/>
    <w:rsid w:val="0EECF817"/>
    <w:rsid w:val="0F222FFC"/>
    <w:rsid w:val="0F250DC2"/>
    <w:rsid w:val="0F575D7B"/>
    <w:rsid w:val="0F8B531B"/>
    <w:rsid w:val="0FAFCD8F"/>
    <w:rsid w:val="103C5499"/>
    <w:rsid w:val="10637CF7"/>
    <w:rsid w:val="10759F49"/>
    <w:rsid w:val="107BFF98"/>
    <w:rsid w:val="108457D7"/>
    <w:rsid w:val="10937D02"/>
    <w:rsid w:val="10B2E292"/>
    <w:rsid w:val="11011575"/>
    <w:rsid w:val="11338E21"/>
    <w:rsid w:val="1150E007"/>
    <w:rsid w:val="117BC3DD"/>
    <w:rsid w:val="118DE759"/>
    <w:rsid w:val="11BFD9C7"/>
    <w:rsid w:val="11D73E6C"/>
    <w:rsid w:val="11FA2177"/>
    <w:rsid w:val="121AD254"/>
    <w:rsid w:val="121E1EA2"/>
    <w:rsid w:val="12EF3B47"/>
    <w:rsid w:val="13D53D2D"/>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506D121"/>
    <w:rsid w:val="152A1A18"/>
    <w:rsid w:val="1558479C"/>
    <w:rsid w:val="157B4657"/>
    <w:rsid w:val="15A52E85"/>
    <w:rsid w:val="15DBFBB7"/>
    <w:rsid w:val="15F5414B"/>
    <w:rsid w:val="1648FE63"/>
    <w:rsid w:val="164AEA56"/>
    <w:rsid w:val="164F9148"/>
    <w:rsid w:val="166545BD"/>
    <w:rsid w:val="167F627C"/>
    <w:rsid w:val="1687BCBF"/>
    <w:rsid w:val="16923F03"/>
    <w:rsid w:val="16AC4B7C"/>
    <w:rsid w:val="16B19C07"/>
    <w:rsid w:val="16C20EEE"/>
    <w:rsid w:val="17277342"/>
    <w:rsid w:val="173013AC"/>
    <w:rsid w:val="17363849"/>
    <w:rsid w:val="1740FB25"/>
    <w:rsid w:val="174D1AC0"/>
    <w:rsid w:val="17606475"/>
    <w:rsid w:val="1771AC32"/>
    <w:rsid w:val="179135EF"/>
    <w:rsid w:val="17B2FBC0"/>
    <w:rsid w:val="17D8B621"/>
    <w:rsid w:val="17F3B4BE"/>
    <w:rsid w:val="18037253"/>
    <w:rsid w:val="1846CC7D"/>
    <w:rsid w:val="184DB4B1"/>
    <w:rsid w:val="187EEB1B"/>
    <w:rsid w:val="18813093"/>
    <w:rsid w:val="188EF545"/>
    <w:rsid w:val="18D52FBD"/>
    <w:rsid w:val="19007AA8"/>
    <w:rsid w:val="19092ED0"/>
    <w:rsid w:val="1948ED8D"/>
    <w:rsid w:val="19645766"/>
    <w:rsid w:val="196D73EF"/>
    <w:rsid w:val="19846A91"/>
    <w:rsid w:val="19A8C3C8"/>
    <w:rsid w:val="19ED7271"/>
    <w:rsid w:val="1A66E29F"/>
    <w:rsid w:val="1A88195B"/>
    <w:rsid w:val="1A88FAAD"/>
    <w:rsid w:val="1A967162"/>
    <w:rsid w:val="1AC9510A"/>
    <w:rsid w:val="1ACD5C32"/>
    <w:rsid w:val="1B1C7158"/>
    <w:rsid w:val="1B3A627E"/>
    <w:rsid w:val="1B4A8F08"/>
    <w:rsid w:val="1B4F985A"/>
    <w:rsid w:val="1B793D35"/>
    <w:rsid w:val="1B9EB3E9"/>
    <w:rsid w:val="1BBDA5F1"/>
    <w:rsid w:val="1BE424E4"/>
    <w:rsid w:val="1C50B2DA"/>
    <w:rsid w:val="1C6647CD"/>
    <w:rsid w:val="1CB25053"/>
    <w:rsid w:val="1CF2CBAD"/>
    <w:rsid w:val="1CF73FF9"/>
    <w:rsid w:val="1D889A2E"/>
    <w:rsid w:val="1D9E5BF2"/>
    <w:rsid w:val="1DA11560"/>
    <w:rsid w:val="1DA2CA2E"/>
    <w:rsid w:val="1E2C8F14"/>
    <w:rsid w:val="1E3FCD93"/>
    <w:rsid w:val="1E511362"/>
    <w:rsid w:val="1E97EE89"/>
    <w:rsid w:val="1EB5D33E"/>
    <w:rsid w:val="1EE63D3A"/>
    <w:rsid w:val="1F11DBFC"/>
    <w:rsid w:val="1F1B45C1"/>
    <w:rsid w:val="1F2F66FB"/>
    <w:rsid w:val="1F69876D"/>
    <w:rsid w:val="1FC85846"/>
    <w:rsid w:val="1FCC2CDA"/>
    <w:rsid w:val="20292211"/>
    <w:rsid w:val="2033D86F"/>
    <w:rsid w:val="20456BBC"/>
    <w:rsid w:val="2066F708"/>
    <w:rsid w:val="20806343"/>
    <w:rsid w:val="20A96680"/>
    <w:rsid w:val="2103B887"/>
    <w:rsid w:val="2140587A"/>
    <w:rsid w:val="21506BBB"/>
    <w:rsid w:val="218B9A44"/>
    <w:rsid w:val="21A7B9FB"/>
    <w:rsid w:val="21EA55EB"/>
    <w:rsid w:val="21F4A15C"/>
    <w:rsid w:val="225E0E5E"/>
    <w:rsid w:val="226DDFAA"/>
    <w:rsid w:val="227610D1"/>
    <w:rsid w:val="22872FAA"/>
    <w:rsid w:val="228B7034"/>
    <w:rsid w:val="22A1738D"/>
    <w:rsid w:val="22F5FBEA"/>
    <w:rsid w:val="2309FD22"/>
    <w:rsid w:val="232BD29B"/>
    <w:rsid w:val="23674980"/>
    <w:rsid w:val="236F7CB9"/>
    <w:rsid w:val="2396592C"/>
    <w:rsid w:val="23C1A9E2"/>
    <w:rsid w:val="23EAC773"/>
    <w:rsid w:val="2438DC7A"/>
    <w:rsid w:val="24591F2C"/>
    <w:rsid w:val="245B559B"/>
    <w:rsid w:val="24899002"/>
    <w:rsid w:val="24963FE2"/>
    <w:rsid w:val="24C10FED"/>
    <w:rsid w:val="24FD5D96"/>
    <w:rsid w:val="254362BE"/>
    <w:rsid w:val="255B9484"/>
    <w:rsid w:val="25827AF8"/>
    <w:rsid w:val="25CCB069"/>
    <w:rsid w:val="25CCE830"/>
    <w:rsid w:val="25CD3FD3"/>
    <w:rsid w:val="25D62932"/>
    <w:rsid w:val="25F13162"/>
    <w:rsid w:val="26462DD4"/>
    <w:rsid w:val="26621236"/>
    <w:rsid w:val="2671BE85"/>
    <w:rsid w:val="267F652E"/>
    <w:rsid w:val="26906EA5"/>
    <w:rsid w:val="26AB99F7"/>
    <w:rsid w:val="26D4773B"/>
    <w:rsid w:val="26E5E5CF"/>
    <w:rsid w:val="27360972"/>
    <w:rsid w:val="273FFFA8"/>
    <w:rsid w:val="27883309"/>
    <w:rsid w:val="278B030F"/>
    <w:rsid w:val="2790D363"/>
    <w:rsid w:val="27BC06E9"/>
    <w:rsid w:val="27ED8FBC"/>
    <w:rsid w:val="27FD526A"/>
    <w:rsid w:val="283D1F2D"/>
    <w:rsid w:val="28504146"/>
    <w:rsid w:val="286812B2"/>
    <w:rsid w:val="28C0AE87"/>
    <w:rsid w:val="28F29102"/>
    <w:rsid w:val="2916C821"/>
    <w:rsid w:val="2969BE78"/>
    <w:rsid w:val="29CFD0DA"/>
    <w:rsid w:val="29F2CE0E"/>
    <w:rsid w:val="2A539389"/>
    <w:rsid w:val="2AC24BFA"/>
    <w:rsid w:val="2AC5D765"/>
    <w:rsid w:val="2B1FD2BA"/>
    <w:rsid w:val="2B8B9342"/>
    <w:rsid w:val="2BAED9CD"/>
    <w:rsid w:val="2BDD871E"/>
    <w:rsid w:val="2C4B4771"/>
    <w:rsid w:val="2C787D27"/>
    <w:rsid w:val="2CAEE187"/>
    <w:rsid w:val="2CCB215A"/>
    <w:rsid w:val="2CE42579"/>
    <w:rsid w:val="2D92FBAC"/>
    <w:rsid w:val="2D9C0F94"/>
    <w:rsid w:val="2DA9EE0F"/>
    <w:rsid w:val="2DE74885"/>
    <w:rsid w:val="2E07E83D"/>
    <w:rsid w:val="2E142A5A"/>
    <w:rsid w:val="2E290FFD"/>
    <w:rsid w:val="2E3A7695"/>
    <w:rsid w:val="2E5820D8"/>
    <w:rsid w:val="2E7FE27D"/>
    <w:rsid w:val="2E8E2C24"/>
    <w:rsid w:val="2E916922"/>
    <w:rsid w:val="2EA0F610"/>
    <w:rsid w:val="2EA9C31E"/>
    <w:rsid w:val="2EC1C967"/>
    <w:rsid w:val="2EE55DA5"/>
    <w:rsid w:val="2F116CC2"/>
    <w:rsid w:val="2F42473C"/>
    <w:rsid w:val="2F524D28"/>
    <w:rsid w:val="2F5D52D9"/>
    <w:rsid w:val="2F978B35"/>
    <w:rsid w:val="2FD3C24B"/>
    <w:rsid w:val="301E882D"/>
    <w:rsid w:val="30455E04"/>
    <w:rsid w:val="3081404A"/>
    <w:rsid w:val="309E6460"/>
    <w:rsid w:val="30AB5669"/>
    <w:rsid w:val="30C56189"/>
    <w:rsid w:val="30D94007"/>
    <w:rsid w:val="30DEA20E"/>
    <w:rsid w:val="314B8B22"/>
    <w:rsid w:val="31F06239"/>
    <w:rsid w:val="3210F366"/>
    <w:rsid w:val="32486086"/>
    <w:rsid w:val="3250908F"/>
    <w:rsid w:val="32E223B1"/>
    <w:rsid w:val="32F3A364"/>
    <w:rsid w:val="330FF236"/>
    <w:rsid w:val="3322EA43"/>
    <w:rsid w:val="3395A19C"/>
    <w:rsid w:val="33BBB3C8"/>
    <w:rsid w:val="33BF7B94"/>
    <w:rsid w:val="33C1AB47"/>
    <w:rsid w:val="33F7B324"/>
    <w:rsid w:val="33FE72CF"/>
    <w:rsid w:val="340FDFE2"/>
    <w:rsid w:val="341856AF"/>
    <w:rsid w:val="3419DEC1"/>
    <w:rsid w:val="342CC491"/>
    <w:rsid w:val="34358B77"/>
    <w:rsid w:val="34735509"/>
    <w:rsid w:val="348A4E70"/>
    <w:rsid w:val="348F3142"/>
    <w:rsid w:val="3495AC0F"/>
    <w:rsid w:val="34A714E3"/>
    <w:rsid w:val="34D92177"/>
    <w:rsid w:val="34DF7961"/>
    <w:rsid w:val="34E279F3"/>
    <w:rsid w:val="34F26661"/>
    <w:rsid w:val="3509D776"/>
    <w:rsid w:val="35812AF4"/>
    <w:rsid w:val="35C1F49B"/>
    <w:rsid w:val="35CDB356"/>
    <w:rsid w:val="35F593E0"/>
    <w:rsid w:val="361F9665"/>
    <w:rsid w:val="36B59B41"/>
    <w:rsid w:val="36C61BE1"/>
    <w:rsid w:val="370997E7"/>
    <w:rsid w:val="370A7D30"/>
    <w:rsid w:val="373C4BE7"/>
    <w:rsid w:val="37B7F6BA"/>
    <w:rsid w:val="37D3067E"/>
    <w:rsid w:val="37F8A3E8"/>
    <w:rsid w:val="381AE472"/>
    <w:rsid w:val="3857AECF"/>
    <w:rsid w:val="388BE438"/>
    <w:rsid w:val="38913126"/>
    <w:rsid w:val="38B2716D"/>
    <w:rsid w:val="38B89651"/>
    <w:rsid w:val="38BFCB05"/>
    <w:rsid w:val="391FBA28"/>
    <w:rsid w:val="392999AA"/>
    <w:rsid w:val="395F7663"/>
    <w:rsid w:val="399EF5DC"/>
    <w:rsid w:val="39A94446"/>
    <w:rsid w:val="39DA21B1"/>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C2F77A0"/>
    <w:rsid w:val="3C3622BD"/>
    <w:rsid w:val="3C9E3C4F"/>
    <w:rsid w:val="3CAA92AB"/>
    <w:rsid w:val="3CB7E788"/>
    <w:rsid w:val="3CB92B89"/>
    <w:rsid w:val="3CDBCD71"/>
    <w:rsid w:val="3D922EF2"/>
    <w:rsid w:val="3D92DFB2"/>
    <w:rsid w:val="3DAD1F53"/>
    <w:rsid w:val="3DBB9893"/>
    <w:rsid w:val="3DD1C948"/>
    <w:rsid w:val="3E0537BE"/>
    <w:rsid w:val="3E48CC4F"/>
    <w:rsid w:val="3E7F1889"/>
    <w:rsid w:val="3E9655A9"/>
    <w:rsid w:val="3ECF1BFE"/>
    <w:rsid w:val="3ED23410"/>
    <w:rsid w:val="3EF6EB1C"/>
    <w:rsid w:val="3F56B35E"/>
    <w:rsid w:val="3FA923D8"/>
    <w:rsid w:val="3FD311A9"/>
    <w:rsid w:val="3FE56EDC"/>
    <w:rsid w:val="3FF1905B"/>
    <w:rsid w:val="3FFC74CB"/>
    <w:rsid w:val="400D5FF0"/>
    <w:rsid w:val="4018CAE7"/>
    <w:rsid w:val="40386398"/>
    <w:rsid w:val="403B0CFC"/>
    <w:rsid w:val="4048A770"/>
    <w:rsid w:val="404CD3A0"/>
    <w:rsid w:val="40E50B34"/>
    <w:rsid w:val="40EF11DE"/>
    <w:rsid w:val="411AAA8D"/>
    <w:rsid w:val="412EB465"/>
    <w:rsid w:val="4136A6B2"/>
    <w:rsid w:val="41D9B740"/>
    <w:rsid w:val="41F17831"/>
    <w:rsid w:val="4255F55A"/>
    <w:rsid w:val="4257CCF1"/>
    <w:rsid w:val="428CFF91"/>
    <w:rsid w:val="42969EF5"/>
    <w:rsid w:val="42B5CC4F"/>
    <w:rsid w:val="42E5915F"/>
    <w:rsid w:val="430E0424"/>
    <w:rsid w:val="43799F1F"/>
    <w:rsid w:val="438003FF"/>
    <w:rsid w:val="43814F41"/>
    <w:rsid w:val="439DED71"/>
    <w:rsid w:val="43AEC23D"/>
    <w:rsid w:val="43BA548B"/>
    <w:rsid w:val="44215F60"/>
    <w:rsid w:val="444EDEDC"/>
    <w:rsid w:val="44618FBA"/>
    <w:rsid w:val="44F11A82"/>
    <w:rsid w:val="45177DE4"/>
    <w:rsid w:val="451908BA"/>
    <w:rsid w:val="45296BF4"/>
    <w:rsid w:val="457153A8"/>
    <w:rsid w:val="4585B544"/>
    <w:rsid w:val="459D6F97"/>
    <w:rsid w:val="45EA8B0C"/>
    <w:rsid w:val="46239341"/>
    <w:rsid w:val="4633312F"/>
    <w:rsid w:val="463578B0"/>
    <w:rsid w:val="46A9378A"/>
    <w:rsid w:val="470F3B70"/>
    <w:rsid w:val="475FEEE3"/>
    <w:rsid w:val="47F711DC"/>
    <w:rsid w:val="481B02AB"/>
    <w:rsid w:val="48660F5E"/>
    <w:rsid w:val="488D9262"/>
    <w:rsid w:val="48A27958"/>
    <w:rsid w:val="48A9541A"/>
    <w:rsid w:val="48C03DB1"/>
    <w:rsid w:val="48E90AC5"/>
    <w:rsid w:val="48F9F9B7"/>
    <w:rsid w:val="491CE2A0"/>
    <w:rsid w:val="4958DE9F"/>
    <w:rsid w:val="49757A1E"/>
    <w:rsid w:val="49B9027E"/>
    <w:rsid w:val="49C0CB50"/>
    <w:rsid w:val="49CA46CD"/>
    <w:rsid w:val="49E1A501"/>
    <w:rsid w:val="4A07C1DB"/>
    <w:rsid w:val="4A3AA86B"/>
    <w:rsid w:val="4A58D9E6"/>
    <w:rsid w:val="4A621954"/>
    <w:rsid w:val="4A710F61"/>
    <w:rsid w:val="4A78B7A8"/>
    <w:rsid w:val="4AC22098"/>
    <w:rsid w:val="4AE66FC2"/>
    <w:rsid w:val="4AF4F7DC"/>
    <w:rsid w:val="4B165C75"/>
    <w:rsid w:val="4B270EC5"/>
    <w:rsid w:val="4B3C668A"/>
    <w:rsid w:val="4B43CBCE"/>
    <w:rsid w:val="4B4BDF49"/>
    <w:rsid w:val="4B9E37EF"/>
    <w:rsid w:val="4B9F30D2"/>
    <w:rsid w:val="4BAA6CCF"/>
    <w:rsid w:val="4BDBA54E"/>
    <w:rsid w:val="4BE88D02"/>
    <w:rsid w:val="4BEC03B8"/>
    <w:rsid w:val="4BEF392F"/>
    <w:rsid w:val="4BFDD2CB"/>
    <w:rsid w:val="4C39DF5A"/>
    <w:rsid w:val="4C960EAC"/>
    <w:rsid w:val="4CF0824B"/>
    <w:rsid w:val="4D14C03B"/>
    <w:rsid w:val="4D4C7FA0"/>
    <w:rsid w:val="4D8A27DB"/>
    <w:rsid w:val="4DB05760"/>
    <w:rsid w:val="4DB47E30"/>
    <w:rsid w:val="4DB82B72"/>
    <w:rsid w:val="4DCEC322"/>
    <w:rsid w:val="4E3F3DD5"/>
    <w:rsid w:val="4E556929"/>
    <w:rsid w:val="4E9D914D"/>
    <w:rsid w:val="4EB84C7D"/>
    <w:rsid w:val="4ED15E55"/>
    <w:rsid w:val="4EF44C18"/>
    <w:rsid w:val="4EFDA0D7"/>
    <w:rsid w:val="4F62FCE7"/>
    <w:rsid w:val="4F9C39AA"/>
    <w:rsid w:val="4FB8242B"/>
    <w:rsid w:val="4FD9CCA2"/>
    <w:rsid w:val="4FE468A6"/>
    <w:rsid w:val="4FEA7B99"/>
    <w:rsid w:val="501DF686"/>
    <w:rsid w:val="5027CE30"/>
    <w:rsid w:val="5033D574"/>
    <w:rsid w:val="5065C218"/>
    <w:rsid w:val="506F5E36"/>
    <w:rsid w:val="51642879"/>
    <w:rsid w:val="519AFE03"/>
    <w:rsid w:val="51AFBB78"/>
    <w:rsid w:val="51C3986F"/>
    <w:rsid w:val="51FD8CB5"/>
    <w:rsid w:val="51FE0972"/>
    <w:rsid w:val="52092B16"/>
    <w:rsid w:val="5261433A"/>
    <w:rsid w:val="5282C8A7"/>
    <w:rsid w:val="52878D88"/>
    <w:rsid w:val="529378F2"/>
    <w:rsid w:val="529D11D5"/>
    <w:rsid w:val="52ADD129"/>
    <w:rsid w:val="533CE9D2"/>
    <w:rsid w:val="5340A81E"/>
    <w:rsid w:val="535C6C63"/>
    <w:rsid w:val="536B75D5"/>
    <w:rsid w:val="53CB6579"/>
    <w:rsid w:val="53F8BE14"/>
    <w:rsid w:val="54230B5A"/>
    <w:rsid w:val="548D2C58"/>
    <w:rsid w:val="54BBC78B"/>
    <w:rsid w:val="54BD8A90"/>
    <w:rsid w:val="54D1BD6E"/>
    <w:rsid w:val="55057947"/>
    <w:rsid w:val="554A100A"/>
    <w:rsid w:val="5552C463"/>
    <w:rsid w:val="5558989E"/>
    <w:rsid w:val="559D1A2B"/>
    <w:rsid w:val="55BA6960"/>
    <w:rsid w:val="55DF058F"/>
    <w:rsid w:val="55F73DDB"/>
    <w:rsid w:val="56352B60"/>
    <w:rsid w:val="56FD1EE7"/>
    <w:rsid w:val="5710F323"/>
    <w:rsid w:val="5749D308"/>
    <w:rsid w:val="57500F1C"/>
    <w:rsid w:val="5754C6BF"/>
    <w:rsid w:val="5756F970"/>
    <w:rsid w:val="5792C482"/>
    <w:rsid w:val="5793A2FD"/>
    <w:rsid w:val="57AF13C3"/>
    <w:rsid w:val="57E32C22"/>
    <w:rsid w:val="57FAD2BD"/>
    <w:rsid w:val="5811C63E"/>
    <w:rsid w:val="581E443B"/>
    <w:rsid w:val="583D7B51"/>
    <w:rsid w:val="5852CA5C"/>
    <w:rsid w:val="58931B76"/>
    <w:rsid w:val="58D0356B"/>
    <w:rsid w:val="59171BEC"/>
    <w:rsid w:val="5990EDBA"/>
    <w:rsid w:val="59916634"/>
    <w:rsid w:val="59B2AFC0"/>
    <w:rsid w:val="59E3C9C2"/>
    <w:rsid w:val="59F8785D"/>
    <w:rsid w:val="5A3C8EA2"/>
    <w:rsid w:val="5A3CEEDF"/>
    <w:rsid w:val="5A794812"/>
    <w:rsid w:val="5AA311A8"/>
    <w:rsid w:val="5AB5059C"/>
    <w:rsid w:val="5B1BDDF8"/>
    <w:rsid w:val="5B522EE5"/>
    <w:rsid w:val="5B6CBB3D"/>
    <w:rsid w:val="5BA5B214"/>
    <w:rsid w:val="5BB379A8"/>
    <w:rsid w:val="5BBEA86A"/>
    <w:rsid w:val="5BDE7C5B"/>
    <w:rsid w:val="5BE8D43A"/>
    <w:rsid w:val="5BE9F4D2"/>
    <w:rsid w:val="5BFA8F21"/>
    <w:rsid w:val="5C68997A"/>
    <w:rsid w:val="5C8BFFBE"/>
    <w:rsid w:val="5C9AD5AE"/>
    <w:rsid w:val="5CB03DCC"/>
    <w:rsid w:val="5CCB3F21"/>
    <w:rsid w:val="5CD2AE11"/>
    <w:rsid w:val="5CE21261"/>
    <w:rsid w:val="5CF1518D"/>
    <w:rsid w:val="5D2AD39C"/>
    <w:rsid w:val="5D6F80EF"/>
    <w:rsid w:val="5D873B6F"/>
    <w:rsid w:val="5DA3F066"/>
    <w:rsid w:val="5DC3C7DD"/>
    <w:rsid w:val="5DDBE15D"/>
    <w:rsid w:val="5DF5EA09"/>
    <w:rsid w:val="5E0969DB"/>
    <w:rsid w:val="5E304F9C"/>
    <w:rsid w:val="5E332004"/>
    <w:rsid w:val="5E37EBFD"/>
    <w:rsid w:val="5E92A21B"/>
    <w:rsid w:val="5EB31521"/>
    <w:rsid w:val="5EBF6E96"/>
    <w:rsid w:val="5ED5ADD1"/>
    <w:rsid w:val="5EF273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952B7D"/>
    <w:rsid w:val="60958FE8"/>
    <w:rsid w:val="60ED00AC"/>
    <w:rsid w:val="61114197"/>
    <w:rsid w:val="611C4DCC"/>
    <w:rsid w:val="611DA706"/>
    <w:rsid w:val="613523FD"/>
    <w:rsid w:val="614B5E8A"/>
    <w:rsid w:val="6193687B"/>
    <w:rsid w:val="61C979AF"/>
    <w:rsid w:val="61E1EE76"/>
    <w:rsid w:val="61EDBCB1"/>
    <w:rsid w:val="6257F7F3"/>
    <w:rsid w:val="626612AA"/>
    <w:rsid w:val="628371D3"/>
    <w:rsid w:val="629360F2"/>
    <w:rsid w:val="62ADD5A9"/>
    <w:rsid w:val="62B50443"/>
    <w:rsid w:val="62B50B63"/>
    <w:rsid w:val="62F0CAAA"/>
    <w:rsid w:val="630A4B60"/>
    <w:rsid w:val="633C6BDF"/>
    <w:rsid w:val="635FDB26"/>
    <w:rsid w:val="63942EEC"/>
    <w:rsid w:val="63A3A170"/>
    <w:rsid w:val="63C39108"/>
    <w:rsid w:val="63F5DE48"/>
    <w:rsid w:val="64162173"/>
    <w:rsid w:val="641F56CD"/>
    <w:rsid w:val="6439B2E5"/>
    <w:rsid w:val="647D89E8"/>
    <w:rsid w:val="6490D746"/>
    <w:rsid w:val="64A753FA"/>
    <w:rsid w:val="650C462C"/>
    <w:rsid w:val="6522F274"/>
    <w:rsid w:val="65276FF0"/>
    <w:rsid w:val="6541C6E2"/>
    <w:rsid w:val="6550EEFE"/>
    <w:rsid w:val="6578B589"/>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FF6FE1"/>
    <w:rsid w:val="6729744C"/>
    <w:rsid w:val="67563CC2"/>
    <w:rsid w:val="675B2D15"/>
    <w:rsid w:val="676D8885"/>
    <w:rsid w:val="679490BB"/>
    <w:rsid w:val="679F4541"/>
    <w:rsid w:val="67C27896"/>
    <w:rsid w:val="67D3A631"/>
    <w:rsid w:val="6824E557"/>
    <w:rsid w:val="686651DA"/>
    <w:rsid w:val="68895313"/>
    <w:rsid w:val="689AA4DE"/>
    <w:rsid w:val="689BCF41"/>
    <w:rsid w:val="68BE4E55"/>
    <w:rsid w:val="68D75677"/>
    <w:rsid w:val="68DC14B6"/>
    <w:rsid w:val="6926E2FC"/>
    <w:rsid w:val="696C9F83"/>
    <w:rsid w:val="6A103178"/>
    <w:rsid w:val="6A2939E9"/>
    <w:rsid w:val="6A45870D"/>
    <w:rsid w:val="6A6090E6"/>
    <w:rsid w:val="6A6AD009"/>
    <w:rsid w:val="6AE98113"/>
    <w:rsid w:val="6B02CDFA"/>
    <w:rsid w:val="6B4DEACC"/>
    <w:rsid w:val="6B63706F"/>
    <w:rsid w:val="6B9FCA31"/>
    <w:rsid w:val="6BBEA76D"/>
    <w:rsid w:val="6BF60B42"/>
    <w:rsid w:val="6C279C3E"/>
    <w:rsid w:val="6C515B5B"/>
    <w:rsid w:val="6C802192"/>
    <w:rsid w:val="6C9C3D4B"/>
    <w:rsid w:val="6CA7B859"/>
    <w:rsid w:val="6CB2B8D5"/>
    <w:rsid w:val="6CE6BDA2"/>
    <w:rsid w:val="6CE84D4B"/>
    <w:rsid w:val="6D0F31BA"/>
    <w:rsid w:val="6D3D3564"/>
    <w:rsid w:val="6D46F377"/>
    <w:rsid w:val="6D5BFA1F"/>
    <w:rsid w:val="6D612620"/>
    <w:rsid w:val="6D6274C2"/>
    <w:rsid w:val="6DAD5486"/>
    <w:rsid w:val="6DCFCD75"/>
    <w:rsid w:val="6DE37EC1"/>
    <w:rsid w:val="6DF2E14E"/>
    <w:rsid w:val="6DFADA8A"/>
    <w:rsid w:val="6E42EF4B"/>
    <w:rsid w:val="6E7F1EED"/>
    <w:rsid w:val="6E94F58D"/>
    <w:rsid w:val="6ECEE747"/>
    <w:rsid w:val="6ED74B30"/>
    <w:rsid w:val="6EE8109A"/>
    <w:rsid w:val="6F05DFAE"/>
    <w:rsid w:val="6F2D1B03"/>
    <w:rsid w:val="6F30BDE2"/>
    <w:rsid w:val="6F430460"/>
    <w:rsid w:val="6FA36471"/>
    <w:rsid w:val="6FA90737"/>
    <w:rsid w:val="6FA9DC46"/>
    <w:rsid w:val="6FE8B873"/>
    <w:rsid w:val="701368FA"/>
    <w:rsid w:val="702EDD8B"/>
    <w:rsid w:val="708E00F8"/>
    <w:rsid w:val="709CF73A"/>
    <w:rsid w:val="70B32707"/>
    <w:rsid w:val="70E6C207"/>
    <w:rsid w:val="71074645"/>
    <w:rsid w:val="715C9320"/>
    <w:rsid w:val="72073115"/>
    <w:rsid w:val="722FA6ED"/>
    <w:rsid w:val="727B2978"/>
    <w:rsid w:val="72A4962F"/>
    <w:rsid w:val="730C8500"/>
    <w:rsid w:val="73187897"/>
    <w:rsid w:val="73396294"/>
    <w:rsid w:val="73764A75"/>
    <w:rsid w:val="73764EFA"/>
    <w:rsid w:val="73900783"/>
    <w:rsid w:val="73BB084D"/>
    <w:rsid w:val="73BD4BFD"/>
    <w:rsid w:val="73D2EB0E"/>
    <w:rsid w:val="7405C701"/>
    <w:rsid w:val="74073D4D"/>
    <w:rsid w:val="744A7160"/>
    <w:rsid w:val="7466A276"/>
    <w:rsid w:val="74892D11"/>
    <w:rsid w:val="74A5A854"/>
    <w:rsid w:val="74CB6ABA"/>
    <w:rsid w:val="74D0605E"/>
    <w:rsid w:val="74DAB897"/>
    <w:rsid w:val="74DE6C9D"/>
    <w:rsid w:val="74E2D65C"/>
    <w:rsid w:val="7502164F"/>
    <w:rsid w:val="7510C709"/>
    <w:rsid w:val="755310FF"/>
    <w:rsid w:val="755BEE8D"/>
    <w:rsid w:val="75825BB9"/>
    <w:rsid w:val="75915020"/>
    <w:rsid w:val="75C80311"/>
    <w:rsid w:val="75F165DC"/>
    <w:rsid w:val="760AA69D"/>
    <w:rsid w:val="7628FD26"/>
    <w:rsid w:val="76782C20"/>
    <w:rsid w:val="7696D4C4"/>
    <w:rsid w:val="76E55931"/>
    <w:rsid w:val="76FAFBDC"/>
    <w:rsid w:val="77490A49"/>
    <w:rsid w:val="77761A0D"/>
    <w:rsid w:val="777E7C48"/>
    <w:rsid w:val="77B59881"/>
    <w:rsid w:val="77BAB4AC"/>
    <w:rsid w:val="77D32A1E"/>
    <w:rsid w:val="77D65EBB"/>
    <w:rsid w:val="780E95A6"/>
    <w:rsid w:val="7822FBEC"/>
    <w:rsid w:val="78C6447B"/>
    <w:rsid w:val="78CECC39"/>
    <w:rsid w:val="78E1F03F"/>
    <w:rsid w:val="78E6648F"/>
    <w:rsid w:val="78EEC793"/>
    <w:rsid w:val="791443A9"/>
    <w:rsid w:val="79396BCF"/>
    <w:rsid w:val="7976BAA9"/>
    <w:rsid w:val="79868542"/>
    <w:rsid w:val="79CE048C"/>
    <w:rsid w:val="7A220C73"/>
    <w:rsid w:val="7A2E8C1F"/>
    <w:rsid w:val="7A66ABC4"/>
    <w:rsid w:val="7A71AF54"/>
    <w:rsid w:val="7AB0A1F6"/>
    <w:rsid w:val="7AD9EE35"/>
    <w:rsid w:val="7ADBA3AF"/>
    <w:rsid w:val="7B3103EC"/>
    <w:rsid w:val="7B582CF2"/>
    <w:rsid w:val="7B5E2750"/>
    <w:rsid w:val="7B83D3C2"/>
    <w:rsid w:val="7BBB6D92"/>
    <w:rsid w:val="7BEB5218"/>
    <w:rsid w:val="7BF96CEA"/>
    <w:rsid w:val="7C147131"/>
    <w:rsid w:val="7C1D7765"/>
    <w:rsid w:val="7C2F51B8"/>
    <w:rsid w:val="7C30625E"/>
    <w:rsid w:val="7C5397C3"/>
    <w:rsid w:val="7C58EDB0"/>
    <w:rsid w:val="7CE503EF"/>
    <w:rsid w:val="7D8E04C3"/>
    <w:rsid w:val="7DA50C0B"/>
    <w:rsid w:val="7DB2A4FC"/>
    <w:rsid w:val="7DC5FBA4"/>
    <w:rsid w:val="7DEA4106"/>
    <w:rsid w:val="7E157DD0"/>
    <w:rsid w:val="7E387CC1"/>
    <w:rsid w:val="7E5FF9DB"/>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3C1114-F00F-49C3-994C-8A550FAE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41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0acf6773d768d34a38fc57b93b313250">
  <xsd:schema xmlns:xsd="http://www.w3.org/2001/XMLSchema" xmlns:xs="http://www.w3.org/2001/XMLSchema" xmlns:p="http://schemas.microsoft.com/office/2006/metadata/properties" xmlns:ns2="64dd8d7d-e0d3-4817-84b8-6c3d89e0fb30" targetNamespace="http://schemas.microsoft.com/office/2006/metadata/properties" ma:root="true" ma:fieldsID="eff7e2235430e496684b79e6d643a9f0"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FF63E-2887-444B-8103-FC38A0872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3006</Words>
  <Characters>17048</Characters>
  <Application>Microsoft Office Word</Application>
  <DocSecurity>0</DocSecurity>
  <Lines>362</Lines>
  <Paragraphs>204</Paragraphs>
  <ScaleCrop>false</ScaleCrop>
  <Company/>
  <LinksUpToDate>false</LinksUpToDate>
  <CharactersWithSpaces>19850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2</cp:revision>
  <cp:lastPrinted>2018-05-23T16:28:00Z</cp:lastPrinted>
  <dcterms:created xsi:type="dcterms:W3CDTF">2025-11-07T08:25:00Z</dcterms:created>
  <dcterms:modified xsi:type="dcterms:W3CDTF">2025-11-07T08:25:00Z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